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1E38C" w14:textId="77777777" w:rsidR="00383510" w:rsidRDefault="00383510" w:rsidP="00383510">
      <w:pPr>
        <w:jc w:val="center"/>
        <w:rPr>
          <w:b/>
        </w:rPr>
      </w:pPr>
      <w:r w:rsidRPr="00383510">
        <w:rPr>
          <w:b/>
        </w:rPr>
        <w:t>RECOMMENDATION FOR CURRICULUM REVISION</w:t>
      </w:r>
      <w:r w:rsidR="00A0142F">
        <w:rPr>
          <w:b/>
        </w:rPr>
        <w:t>S</w:t>
      </w:r>
    </w:p>
    <w:p w14:paraId="25E35511" w14:textId="77777777" w:rsidR="00E6566B" w:rsidRDefault="00E6566B" w:rsidP="00383510">
      <w:pPr>
        <w:jc w:val="center"/>
        <w:rPr>
          <w:b/>
        </w:rPr>
      </w:pPr>
    </w:p>
    <w:p w14:paraId="1D433389" w14:textId="77777777" w:rsidR="00383510" w:rsidRDefault="00383510" w:rsidP="00383510">
      <w:pPr>
        <w:rPr>
          <w:b/>
        </w:rPr>
      </w:pPr>
    </w:p>
    <w:p w14:paraId="361CD7C0" w14:textId="77777777" w:rsidR="005906B7" w:rsidRDefault="005906B7" w:rsidP="005906B7">
      <w:pPr>
        <w:ind w:left="-720" w:right="-720"/>
        <w:rPr>
          <w:u w:val="single"/>
        </w:rPr>
      </w:pPr>
      <w:r>
        <w:t>Name of Person Proposing Revision</w:t>
      </w:r>
      <w:r>
        <w:rPr>
          <w:u w:val="single"/>
        </w:rPr>
        <w:t xml:space="preserve">: Dr. </w:t>
      </w:r>
      <w:r w:rsidRPr="007E77AD">
        <w:rPr>
          <w:u w:val="single"/>
        </w:rPr>
        <w:t>Adrien Ratsimbaharison</w:t>
      </w:r>
      <w:r>
        <w:rPr>
          <w:u w:val="single"/>
        </w:rPr>
        <w:t>, Dr. Willie Black, and Mr. Amarjit Singh</w:t>
      </w:r>
    </w:p>
    <w:p w14:paraId="0B8DB772" w14:textId="5E991058" w:rsidR="005906B7" w:rsidRPr="00383510" w:rsidRDefault="005906B7" w:rsidP="005906B7">
      <w:pPr>
        <w:ind w:left="-720" w:right="-720"/>
        <w:rPr>
          <w:u w:val="single"/>
        </w:rPr>
      </w:pPr>
      <w:r>
        <w:t xml:space="preserve"> Date</w:t>
      </w:r>
      <w:r w:rsidRPr="00383510">
        <w:rPr>
          <w:u w:val="single"/>
        </w:rPr>
        <w:t>: ___</w:t>
      </w:r>
      <w:r w:rsidR="00291C49">
        <w:rPr>
          <w:u w:val="single"/>
        </w:rPr>
        <w:t>9/16/202</w:t>
      </w:r>
      <w:r w:rsidR="00A96725">
        <w:rPr>
          <w:u w:val="single"/>
        </w:rPr>
        <w:t>0</w:t>
      </w:r>
      <w:r w:rsidRPr="00383510">
        <w:rPr>
          <w:u w:val="single"/>
        </w:rPr>
        <w:t>_____</w:t>
      </w:r>
    </w:p>
    <w:p w14:paraId="56C349F5" w14:textId="77777777" w:rsidR="005906B7" w:rsidRDefault="005906B7" w:rsidP="005906B7">
      <w:pPr>
        <w:ind w:left="-720" w:right="-720"/>
      </w:pPr>
    </w:p>
    <w:p w14:paraId="1CF92907" w14:textId="77777777" w:rsidR="005906B7" w:rsidRPr="00383510" w:rsidRDefault="005906B7" w:rsidP="005906B7">
      <w:pPr>
        <w:ind w:left="-720" w:right="-720"/>
        <w:rPr>
          <w:u w:val="single"/>
        </w:rPr>
      </w:pPr>
      <w:r>
        <w:t>Department</w:t>
      </w:r>
      <w:r>
        <w:rPr>
          <w:u w:val="single"/>
        </w:rPr>
        <w:t>: Criminal Justice Administration &amp; Social Sciences</w:t>
      </w:r>
      <w:r>
        <w:t xml:space="preserve">    School</w:t>
      </w:r>
      <w:r w:rsidRPr="00383510">
        <w:rPr>
          <w:u w:val="single"/>
        </w:rPr>
        <w:t>: _</w:t>
      </w:r>
      <w:r>
        <w:rPr>
          <w:u w:val="single"/>
        </w:rPr>
        <w:t>Arts &amp; Sciences</w:t>
      </w:r>
      <w:r w:rsidRPr="00383510">
        <w:rPr>
          <w:u w:val="single"/>
        </w:rPr>
        <w:t>___</w:t>
      </w:r>
    </w:p>
    <w:p w14:paraId="1DA7B009" w14:textId="77777777" w:rsidR="005906B7" w:rsidRDefault="005906B7" w:rsidP="005906B7">
      <w:pPr>
        <w:ind w:left="-720" w:right="-720"/>
      </w:pPr>
    </w:p>
    <w:p w14:paraId="45190F7A" w14:textId="77777777" w:rsidR="00383510" w:rsidRDefault="00383510" w:rsidP="00383510">
      <w:pPr>
        <w:ind w:left="-720" w:right="-720"/>
      </w:pPr>
      <w:r>
        <w:t>Recommendation:</w:t>
      </w:r>
    </w:p>
    <w:p w14:paraId="6D739CBA" w14:textId="77777777" w:rsidR="00383510" w:rsidRDefault="00383510" w:rsidP="00383510">
      <w:pPr>
        <w:ind w:left="-720" w:right="-720"/>
      </w:pPr>
    </w:p>
    <w:tbl>
      <w:tblPr>
        <w:tblStyle w:val="TableGrid"/>
        <w:tblW w:w="0" w:type="auto"/>
        <w:tblInd w:w="-720" w:type="dxa"/>
        <w:tblLook w:val="01E0" w:firstRow="1" w:lastRow="1" w:firstColumn="1" w:lastColumn="1" w:noHBand="0" w:noVBand="0"/>
      </w:tblPr>
      <w:tblGrid>
        <w:gridCol w:w="468"/>
        <w:gridCol w:w="3420"/>
        <w:gridCol w:w="900"/>
      </w:tblGrid>
      <w:tr w:rsidR="00552648" w14:paraId="1A0FF655" w14:textId="77777777">
        <w:tc>
          <w:tcPr>
            <w:tcW w:w="468" w:type="dxa"/>
          </w:tcPr>
          <w:p w14:paraId="07506A82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3312B619" w14:textId="77777777" w:rsidR="00552648" w:rsidRDefault="00552648" w:rsidP="00383510">
            <w:pPr>
              <w:ind w:right="-720"/>
            </w:pPr>
            <w:r>
              <w:t>Add new required course</w:t>
            </w:r>
          </w:p>
        </w:tc>
        <w:tc>
          <w:tcPr>
            <w:tcW w:w="900" w:type="dxa"/>
          </w:tcPr>
          <w:p w14:paraId="6FE0B1C0" w14:textId="77777777" w:rsidR="00552648" w:rsidRDefault="00552648" w:rsidP="00383510">
            <w:pPr>
              <w:ind w:right="-720"/>
            </w:pPr>
            <w:r>
              <w:t>ANRC</w:t>
            </w:r>
          </w:p>
        </w:tc>
      </w:tr>
      <w:tr w:rsidR="00552648" w14:paraId="36DEE526" w14:textId="77777777">
        <w:tc>
          <w:tcPr>
            <w:tcW w:w="468" w:type="dxa"/>
          </w:tcPr>
          <w:p w14:paraId="7169DDCA" w14:textId="77777777" w:rsidR="00552648" w:rsidRDefault="005906B7" w:rsidP="00383510">
            <w:pPr>
              <w:ind w:right="-720"/>
            </w:pPr>
            <w:r>
              <w:t>X</w:t>
            </w:r>
          </w:p>
        </w:tc>
        <w:tc>
          <w:tcPr>
            <w:tcW w:w="3420" w:type="dxa"/>
          </w:tcPr>
          <w:p w14:paraId="056E7018" w14:textId="77777777" w:rsidR="00552648" w:rsidRDefault="00552648" w:rsidP="00383510">
            <w:pPr>
              <w:ind w:right="-720"/>
            </w:pPr>
            <w:r>
              <w:t>Add a major</w:t>
            </w:r>
          </w:p>
        </w:tc>
        <w:tc>
          <w:tcPr>
            <w:tcW w:w="900" w:type="dxa"/>
          </w:tcPr>
          <w:p w14:paraId="78CEF6CC" w14:textId="77777777" w:rsidR="00552648" w:rsidRDefault="00552648" w:rsidP="00383510">
            <w:pPr>
              <w:ind w:right="-720"/>
            </w:pPr>
            <w:r>
              <w:t>AM</w:t>
            </w:r>
          </w:p>
        </w:tc>
      </w:tr>
      <w:tr w:rsidR="00552648" w14:paraId="7C01F66F" w14:textId="77777777">
        <w:tc>
          <w:tcPr>
            <w:tcW w:w="468" w:type="dxa"/>
          </w:tcPr>
          <w:p w14:paraId="2009B228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2F0469B8" w14:textId="77777777" w:rsidR="00552648" w:rsidRDefault="00552648" w:rsidP="00383510">
            <w:pPr>
              <w:ind w:right="-720"/>
            </w:pPr>
            <w:r>
              <w:t>Add as a prerequisite</w:t>
            </w:r>
          </w:p>
        </w:tc>
        <w:tc>
          <w:tcPr>
            <w:tcW w:w="900" w:type="dxa"/>
          </w:tcPr>
          <w:p w14:paraId="575892BB" w14:textId="77777777" w:rsidR="00552648" w:rsidRDefault="00552648" w:rsidP="00383510">
            <w:pPr>
              <w:ind w:right="-720"/>
            </w:pPr>
            <w:r>
              <w:t>AP</w:t>
            </w:r>
          </w:p>
        </w:tc>
      </w:tr>
      <w:tr w:rsidR="00552648" w14:paraId="1D2A4A78" w14:textId="77777777">
        <w:tc>
          <w:tcPr>
            <w:tcW w:w="468" w:type="dxa"/>
          </w:tcPr>
          <w:p w14:paraId="7257ECBE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32222EEF" w14:textId="77777777" w:rsidR="00552648" w:rsidRDefault="00552648" w:rsidP="00383510">
            <w:pPr>
              <w:ind w:right="-720"/>
            </w:pPr>
            <w:r>
              <w:t>Add course to program of study</w:t>
            </w:r>
          </w:p>
        </w:tc>
        <w:tc>
          <w:tcPr>
            <w:tcW w:w="900" w:type="dxa"/>
          </w:tcPr>
          <w:p w14:paraId="646F4EAE" w14:textId="77777777" w:rsidR="00552648" w:rsidRDefault="00552648" w:rsidP="00383510">
            <w:pPr>
              <w:ind w:right="-720"/>
            </w:pPr>
            <w:r>
              <w:t>ACPS</w:t>
            </w:r>
          </w:p>
        </w:tc>
      </w:tr>
      <w:tr w:rsidR="00552648" w14:paraId="212290D8" w14:textId="77777777">
        <w:tc>
          <w:tcPr>
            <w:tcW w:w="468" w:type="dxa"/>
          </w:tcPr>
          <w:p w14:paraId="7A77AE97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5C71BE41" w14:textId="77777777" w:rsidR="00552648" w:rsidRDefault="00552648" w:rsidP="00383510">
            <w:pPr>
              <w:ind w:right="-720"/>
            </w:pPr>
            <w:r>
              <w:t>Change course name</w:t>
            </w:r>
          </w:p>
        </w:tc>
        <w:tc>
          <w:tcPr>
            <w:tcW w:w="900" w:type="dxa"/>
          </w:tcPr>
          <w:p w14:paraId="129CB6EE" w14:textId="77777777" w:rsidR="00552648" w:rsidRDefault="00552648" w:rsidP="00383510">
            <w:pPr>
              <w:ind w:right="-720"/>
            </w:pPr>
            <w:r>
              <w:t>CCN</w:t>
            </w:r>
          </w:p>
        </w:tc>
      </w:tr>
      <w:tr w:rsidR="00552648" w14:paraId="3CA3C596" w14:textId="77777777">
        <w:tc>
          <w:tcPr>
            <w:tcW w:w="468" w:type="dxa"/>
          </w:tcPr>
          <w:p w14:paraId="461B73C7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263573CF" w14:textId="77777777" w:rsidR="00552648" w:rsidRDefault="00552648" w:rsidP="00383510">
            <w:pPr>
              <w:ind w:right="-720"/>
            </w:pPr>
            <w:r>
              <w:t>Change Course number</w:t>
            </w:r>
          </w:p>
        </w:tc>
        <w:tc>
          <w:tcPr>
            <w:tcW w:w="900" w:type="dxa"/>
          </w:tcPr>
          <w:p w14:paraId="6BA88FDB" w14:textId="77777777" w:rsidR="00552648" w:rsidRDefault="00552648" w:rsidP="00383510">
            <w:pPr>
              <w:ind w:right="-720"/>
            </w:pPr>
            <w:r>
              <w:t>CCNU</w:t>
            </w:r>
          </w:p>
        </w:tc>
      </w:tr>
      <w:tr w:rsidR="00552648" w14:paraId="26481735" w14:textId="77777777">
        <w:tc>
          <w:tcPr>
            <w:tcW w:w="468" w:type="dxa"/>
          </w:tcPr>
          <w:p w14:paraId="71DFDD3C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34374D85" w14:textId="77777777" w:rsidR="00552648" w:rsidRDefault="00552648" w:rsidP="00383510">
            <w:pPr>
              <w:ind w:right="-720"/>
            </w:pPr>
            <w:r>
              <w:t xml:space="preserve">Change course status: </w:t>
            </w:r>
          </w:p>
          <w:p w14:paraId="48A5B192" w14:textId="77777777" w:rsidR="00552648" w:rsidRDefault="00552648" w:rsidP="00383510">
            <w:pPr>
              <w:ind w:right="-720"/>
            </w:pPr>
            <w:r>
              <w:t>requirement – elective</w:t>
            </w:r>
          </w:p>
        </w:tc>
        <w:tc>
          <w:tcPr>
            <w:tcW w:w="900" w:type="dxa"/>
          </w:tcPr>
          <w:p w14:paraId="179A081B" w14:textId="77777777" w:rsidR="00FD0E3F" w:rsidRDefault="00FD0E3F" w:rsidP="00383510">
            <w:pPr>
              <w:ind w:right="-720"/>
            </w:pPr>
          </w:p>
          <w:p w14:paraId="0B35B407" w14:textId="77777777" w:rsidR="00552648" w:rsidRDefault="00552648" w:rsidP="00383510">
            <w:pPr>
              <w:ind w:right="-720"/>
            </w:pPr>
            <w:r>
              <w:t>CCS</w:t>
            </w:r>
          </w:p>
        </w:tc>
      </w:tr>
      <w:tr w:rsidR="00552648" w14:paraId="7567DDC1" w14:textId="77777777">
        <w:tc>
          <w:tcPr>
            <w:tcW w:w="468" w:type="dxa"/>
          </w:tcPr>
          <w:p w14:paraId="36AF1B9B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76C2CA7E" w14:textId="77777777" w:rsidR="00552648" w:rsidRDefault="00552648" w:rsidP="00383510">
            <w:pPr>
              <w:ind w:right="-720"/>
            </w:pPr>
            <w:r>
              <w:t>Change number of credit hours</w:t>
            </w:r>
          </w:p>
        </w:tc>
        <w:tc>
          <w:tcPr>
            <w:tcW w:w="900" w:type="dxa"/>
          </w:tcPr>
          <w:p w14:paraId="29DF4507" w14:textId="77777777" w:rsidR="00552648" w:rsidRDefault="00FD0E3F" w:rsidP="00383510">
            <w:pPr>
              <w:ind w:right="-720"/>
            </w:pPr>
            <w:r>
              <w:t>CNCH</w:t>
            </w:r>
          </w:p>
        </w:tc>
      </w:tr>
      <w:tr w:rsidR="005A523F" w14:paraId="411DFBA9" w14:textId="77777777">
        <w:tc>
          <w:tcPr>
            <w:tcW w:w="468" w:type="dxa"/>
          </w:tcPr>
          <w:p w14:paraId="2CB32881" w14:textId="77777777" w:rsidR="005A523F" w:rsidRDefault="005A523F" w:rsidP="005A523F">
            <w:pPr>
              <w:ind w:right="-720"/>
            </w:pPr>
          </w:p>
        </w:tc>
        <w:tc>
          <w:tcPr>
            <w:tcW w:w="3420" w:type="dxa"/>
          </w:tcPr>
          <w:p w14:paraId="7025AC36" w14:textId="77777777" w:rsidR="005A523F" w:rsidRDefault="005A523F" w:rsidP="005A523F">
            <w:pPr>
              <w:ind w:right="-720"/>
            </w:pPr>
            <w:r>
              <w:t>Change prerequisite</w:t>
            </w:r>
          </w:p>
        </w:tc>
        <w:tc>
          <w:tcPr>
            <w:tcW w:w="900" w:type="dxa"/>
          </w:tcPr>
          <w:p w14:paraId="704C7B2A" w14:textId="77777777" w:rsidR="005A523F" w:rsidRDefault="005A523F" w:rsidP="005A523F">
            <w:pPr>
              <w:ind w:right="-720"/>
            </w:pPr>
            <w:r>
              <w:t>CP</w:t>
            </w:r>
          </w:p>
        </w:tc>
      </w:tr>
    </w:tbl>
    <w:tbl>
      <w:tblPr>
        <w:tblpPr w:leftFromText="180" w:rightFromText="180" w:vertAnchor="text" w:horzAnchor="margin" w:tblpXSpec="right" w:tblpY="-28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80"/>
        <w:gridCol w:w="900"/>
      </w:tblGrid>
      <w:tr w:rsidR="005A523F" w14:paraId="60AD0924" w14:textId="77777777" w:rsidTr="005A523F">
        <w:tc>
          <w:tcPr>
            <w:tcW w:w="468" w:type="dxa"/>
          </w:tcPr>
          <w:p w14:paraId="364C508C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28BACFA5" w14:textId="77777777" w:rsidR="005A523F" w:rsidRDefault="005A523F" w:rsidP="005A523F">
            <w:pPr>
              <w:ind w:right="-720"/>
            </w:pPr>
            <w:r>
              <w:t>Delete course from catalogue</w:t>
            </w:r>
          </w:p>
        </w:tc>
        <w:tc>
          <w:tcPr>
            <w:tcW w:w="900" w:type="dxa"/>
          </w:tcPr>
          <w:p w14:paraId="21BCBD0B" w14:textId="77777777" w:rsidR="005A523F" w:rsidRDefault="005A523F" w:rsidP="005A523F">
            <w:pPr>
              <w:ind w:right="-720"/>
            </w:pPr>
            <w:r>
              <w:t>DCC</w:t>
            </w:r>
          </w:p>
        </w:tc>
      </w:tr>
      <w:tr w:rsidR="005A523F" w14:paraId="5B1CE252" w14:textId="77777777" w:rsidTr="005A523F">
        <w:tc>
          <w:tcPr>
            <w:tcW w:w="468" w:type="dxa"/>
          </w:tcPr>
          <w:p w14:paraId="6944821E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0440A327" w14:textId="77777777" w:rsidR="005A523F" w:rsidRDefault="005A523F" w:rsidP="005A523F">
            <w:pPr>
              <w:ind w:right="-720"/>
            </w:pPr>
            <w:r>
              <w:t>Delete course from program of Study</w:t>
            </w:r>
          </w:p>
        </w:tc>
        <w:tc>
          <w:tcPr>
            <w:tcW w:w="900" w:type="dxa"/>
          </w:tcPr>
          <w:p w14:paraId="3EBFB203" w14:textId="77777777" w:rsidR="005A523F" w:rsidRDefault="005A523F" w:rsidP="005A523F">
            <w:pPr>
              <w:ind w:right="-720"/>
            </w:pPr>
            <w:r>
              <w:t>DCPS</w:t>
            </w:r>
          </w:p>
        </w:tc>
      </w:tr>
      <w:tr w:rsidR="005A523F" w14:paraId="30520E45" w14:textId="77777777" w:rsidTr="005A523F">
        <w:tc>
          <w:tcPr>
            <w:tcW w:w="468" w:type="dxa"/>
          </w:tcPr>
          <w:p w14:paraId="7E235DB2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2DCE63CF" w14:textId="77777777" w:rsidR="005A523F" w:rsidRDefault="005A523F" w:rsidP="005A523F">
            <w:pPr>
              <w:ind w:right="-720"/>
            </w:pPr>
            <w:r>
              <w:t>Delete a major</w:t>
            </w:r>
          </w:p>
        </w:tc>
        <w:tc>
          <w:tcPr>
            <w:tcW w:w="900" w:type="dxa"/>
          </w:tcPr>
          <w:p w14:paraId="61D7D6A3" w14:textId="77777777" w:rsidR="005A523F" w:rsidRDefault="005A523F" w:rsidP="005A523F">
            <w:pPr>
              <w:ind w:right="-720"/>
            </w:pPr>
            <w:r>
              <w:t>DM</w:t>
            </w:r>
          </w:p>
        </w:tc>
      </w:tr>
      <w:tr w:rsidR="005A523F" w14:paraId="3B5A8B84" w14:textId="77777777" w:rsidTr="005A523F">
        <w:tc>
          <w:tcPr>
            <w:tcW w:w="468" w:type="dxa"/>
          </w:tcPr>
          <w:p w14:paraId="56FA4BDA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5B3CBB6B" w14:textId="77777777" w:rsidR="005A523F" w:rsidRDefault="005A523F" w:rsidP="005A523F">
            <w:pPr>
              <w:ind w:right="-720"/>
            </w:pPr>
            <w:r>
              <w:t>Delete as a prerequisite</w:t>
            </w:r>
          </w:p>
        </w:tc>
        <w:tc>
          <w:tcPr>
            <w:tcW w:w="900" w:type="dxa"/>
          </w:tcPr>
          <w:p w14:paraId="43EECDD0" w14:textId="77777777" w:rsidR="005A523F" w:rsidRDefault="005A523F" w:rsidP="005A523F">
            <w:pPr>
              <w:ind w:right="-720"/>
            </w:pPr>
            <w:r>
              <w:t>DP</w:t>
            </w:r>
          </w:p>
        </w:tc>
      </w:tr>
      <w:tr w:rsidR="005A523F" w14:paraId="2E642B70" w14:textId="77777777" w:rsidTr="005A523F">
        <w:tc>
          <w:tcPr>
            <w:tcW w:w="468" w:type="dxa"/>
          </w:tcPr>
          <w:p w14:paraId="1BA71076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732F399C" w14:textId="77777777" w:rsidR="005A523F" w:rsidRDefault="005A523F" w:rsidP="005A523F">
            <w:pPr>
              <w:ind w:right="-720"/>
            </w:pPr>
            <w:r>
              <w:t>New elective course</w:t>
            </w:r>
          </w:p>
        </w:tc>
        <w:tc>
          <w:tcPr>
            <w:tcW w:w="900" w:type="dxa"/>
          </w:tcPr>
          <w:p w14:paraId="75C1FF18" w14:textId="77777777" w:rsidR="005A523F" w:rsidRDefault="005A523F" w:rsidP="005A523F">
            <w:pPr>
              <w:ind w:right="-720"/>
            </w:pPr>
            <w:r>
              <w:t>NEC</w:t>
            </w:r>
          </w:p>
        </w:tc>
      </w:tr>
      <w:tr w:rsidR="005A523F" w14:paraId="38D86965" w14:textId="77777777" w:rsidTr="005A523F">
        <w:tc>
          <w:tcPr>
            <w:tcW w:w="468" w:type="dxa"/>
          </w:tcPr>
          <w:p w14:paraId="53E33AEF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4F58B518" w14:textId="77777777" w:rsidR="005A523F" w:rsidRDefault="005A523F" w:rsidP="005A523F">
            <w:pPr>
              <w:ind w:right="-720"/>
            </w:pPr>
            <w:r>
              <w:t>Revise course description</w:t>
            </w:r>
          </w:p>
        </w:tc>
        <w:tc>
          <w:tcPr>
            <w:tcW w:w="900" w:type="dxa"/>
          </w:tcPr>
          <w:p w14:paraId="1928447F" w14:textId="77777777" w:rsidR="005A523F" w:rsidRDefault="005A523F" w:rsidP="005A523F">
            <w:pPr>
              <w:ind w:right="-720"/>
            </w:pPr>
            <w:r>
              <w:t>RCD</w:t>
            </w:r>
          </w:p>
        </w:tc>
      </w:tr>
      <w:tr w:rsidR="005A523F" w14:paraId="71E9C53F" w14:textId="77777777" w:rsidTr="005A523F">
        <w:tc>
          <w:tcPr>
            <w:tcW w:w="468" w:type="dxa"/>
          </w:tcPr>
          <w:p w14:paraId="61501670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5879C338" w14:textId="77777777" w:rsidR="005A523F" w:rsidRDefault="005A523F" w:rsidP="005A523F">
            <w:pPr>
              <w:ind w:right="-720"/>
            </w:pPr>
            <w:r>
              <w:t>Revise a major</w:t>
            </w:r>
          </w:p>
        </w:tc>
        <w:tc>
          <w:tcPr>
            <w:tcW w:w="900" w:type="dxa"/>
          </w:tcPr>
          <w:p w14:paraId="524310D6" w14:textId="77777777" w:rsidR="005A523F" w:rsidRDefault="005A523F" w:rsidP="005A523F">
            <w:pPr>
              <w:ind w:right="-720"/>
            </w:pPr>
            <w:r>
              <w:t>RM</w:t>
            </w:r>
          </w:p>
        </w:tc>
      </w:tr>
      <w:tr w:rsidR="005A523F" w14:paraId="251256D6" w14:textId="77777777" w:rsidTr="005A523F">
        <w:tc>
          <w:tcPr>
            <w:tcW w:w="468" w:type="dxa"/>
          </w:tcPr>
          <w:p w14:paraId="3040E41E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447C31D5" w14:textId="77777777" w:rsidR="005A523F" w:rsidRDefault="005A523F" w:rsidP="005A523F">
            <w:pPr>
              <w:ind w:right="-720"/>
            </w:pPr>
            <w:r>
              <w:t>Selected Topic Course</w:t>
            </w:r>
          </w:p>
        </w:tc>
        <w:tc>
          <w:tcPr>
            <w:tcW w:w="900" w:type="dxa"/>
          </w:tcPr>
          <w:p w14:paraId="6B909789" w14:textId="77777777" w:rsidR="005A523F" w:rsidRDefault="005A523F" w:rsidP="005A523F">
            <w:pPr>
              <w:ind w:right="-720"/>
            </w:pPr>
            <w:r>
              <w:t>STC</w:t>
            </w:r>
          </w:p>
        </w:tc>
      </w:tr>
      <w:tr w:rsidR="00877A33" w:rsidRPr="00877A33" w14:paraId="4F4D517C" w14:textId="77777777" w:rsidTr="005A523F">
        <w:tc>
          <w:tcPr>
            <w:tcW w:w="468" w:type="dxa"/>
          </w:tcPr>
          <w:p w14:paraId="4B9A1127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7090F4F5" w14:textId="77777777" w:rsidR="005A523F" w:rsidRPr="00877A33" w:rsidRDefault="005A523F" w:rsidP="005A523F">
            <w:pPr>
              <w:ind w:right="-720"/>
            </w:pPr>
            <w:r w:rsidRPr="00877A33">
              <w:t>Propose a Minor</w:t>
            </w:r>
          </w:p>
        </w:tc>
        <w:tc>
          <w:tcPr>
            <w:tcW w:w="900" w:type="dxa"/>
          </w:tcPr>
          <w:p w14:paraId="04125B83" w14:textId="77777777" w:rsidR="005A523F" w:rsidRPr="00877A33" w:rsidRDefault="005A523F" w:rsidP="005A523F">
            <w:pPr>
              <w:ind w:right="-720"/>
            </w:pPr>
            <w:r w:rsidRPr="00877A33">
              <w:t>PMN</w:t>
            </w:r>
          </w:p>
        </w:tc>
      </w:tr>
      <w:tr w:rsidR="00877A33" w:rsidRPr="00877A33" w14:paraId="38953411" w14:textId="77777777" w:rsidTr="005A523F">
        <w:tc>
          <w:tcPr>
            <w:tcW w:w="468" w:type="dxa"/>
          </w:tcPr>
          <w:p w14:paraId="643BD1EB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65F11656" w14:textId="77777777" w:rsidR="005A523F" w:rsidRPr="00877A33" w:rsidRDefault="005A523F" w:rsidP="005A523F">
            <w:pPr>
              <w:ind w:right="-720"/>
            </w:pPr>
            <w:r w:rsidRPr="00877A33">
              <w:t>Revise a Minor</w:t>
            </w:r>
          </w:p>
        </w:tc>
        <w:tc>
          <w:tcPr>
            <w:tcW w:w="900" w:type="dxa"/>
          </w:tcPr>
          <w:p w14:paraId="6CF2C5A5" w14:textId="77777777" w:rsidR="005A523F" w:rsidRPr="00877A33" w:rsidRDefault="005A523F" w:rsidP="005A523F">
            <w:pPr>
              <w:ind w:right="-720"/>
            </w:pPr>
            <w:r w:rsidRPr="00877A33">
              <w:t>RMN</w:t>
            </w:r>
          </w:p>
        </w:tc>
      </w:tr>
    </w:tbl>
    <w:p w14:paraId="4EFB4405" w14:textId="77777777" w:rsidR="00FD0E3F" w:rsidRDefault="006B0136" w:rsidP="006B0136">
      <w:pPr>
        <w:ind w:left="-900" w:right="-720"/>
        <w:rPr>
          <w:u w:val="single"/>
        </w:rPr>
      </w:pPr>
      <w:r>
        <w:rPr>
          <w:u w:val="single"/>
        </w:rPr>
        <w:t xml:space="preserve"> ________________________________________________________________________________________</w:t>
      </w:r>
    </w:p>
    <w:p w14:paraId="186D5779" w14:textId="77777777" w:rsidR="006B0136" w:rsidRPr="006B0136" w:rsidRDefault="006B0136" w:rsidP="006B0136">
      <w:pPr>
        <w:ind w:left="-900" w:right="-720"/>
      </w:pPr>
    </w:p>
    <w:p w14:paraId="35C186C3" w14:textId="77777777" w:rsidR="00383510" w:rsidRPr="00FD0E3F" w:rsidRDefault="00383510" w:rsidP="00383510">
      <w:pPr>
        <w:ind w:left="-720" w:right="-720"/>
      </w:pPr>
      <w:r w:rsidRPr="00FD0E3F">
        <w:t>Con</w:t>
      </w:r>
      <w:r w:rsidR="007B6E48" w:rsidRPr="00FD0E3F">
        <w:t>cise Explanation of Proposed Change:</w:t>
      </w:r>
    </w:p>
    <w:p w14:paraId="5C5BBD75" w14:textId="77777777" w:rsidR="007B6E48" w:rsidRDefault="007B6E48" w:rsidP="00383510">
      <w:pPr>
        <w:ind w:left="-720" w:right="-720"/>
      </w:pPr>
    </w:p>
    <w:p w14:paraId="46800A72" w14:textId="53F25E46" w:rsidR="005906B7" w:rsidRDefault="005906B7" w:rsidP="005906B7">
      <w:pPr>
        <w:ind w:left="-360" w:right="-720"/>
      </w:pPr>
      <w:r>
        <w:t xml:space="preserve">The proposed change will add a program of study for </w:t>
      </w:r>
      <w:r w:rsidRPr="005C4341">
        <w:rPr>
          <w:u w:val="single"/>
        </w:rPr>
        <w:t>Political Science major</w:t>
      </w:r>
      <w:r>
        <w:t xml:space="preserve">. </w:t>
      </w:r>
    </w:p>
    <w:p w14:paraId="391D8231" w14:textId="77777777" w:rsidR="005906B7" w:rsidRDefault="005906B7" w:rsidP="005906B7">
      <w:pPr>
        <w:ind w:left="-360" w:right="-720"/>
      </w:pPr>
    </w:p>
    <w:p w14:paraId="3C187648" w14:textId="3BDFE07E" w:rsidR="005906B7" w:rsidRPr="00FD0E3F" w:rsidRDefault="005906B7" w:rsidP="005906B7">
      <w:pPr>
        <w:ind w:left="-360" w:right="-720"/>
      </w:pPr>
      <w:r w:rsidRPr="00594C43">
        <w:rPr>
          <w:b/>
          <w:u w:val="single"/>
        </w:rPr>
        <w:t>Attachments</w:t>
      </w:r>
      <w:r>
        <w:t xml:space="preserve">: Proposed list of required courses for the political science major </w:t>
      </w:r>
    </w:p>
    <w:p w14:paraId="117E71E4" w14:textId="77777777" w:rsidR="005906B7" w:rsidRDefault="005906B7" w:rsidP="00383510">
      <w:pPr>
        <w:ind w:left="-720" w:right="-720"/>
      </w:pPr>
    </w:p>
    <w:p w14:paraId="2C371D26" w14:textId="77777777" w:rsidR="00E06521" w:rsidRDefault="007B6E48" w:rsidP="00E06521">
      <w:pPr>
        <w:ind w:left="-720" w:right="-720"/>
      </w:pPr>
      <w:r w:rsidRPr="00FD0E3F">
        <w:t>Rationale for Proposed Change:</w:t>
      </w:r>
    </w:p>
    <w:p w14:paraId="3BABB5B1" w14:textId="77777777" w:rsidR="00E06521" w:rsidRDefault="00E06521" w:rsidP="00E06521">
      <w:pPr>
        <w:ind w:left="-720" w:right="-720"/>
      </w:pPr>
    </w:p>
    <w:p w14:paraId="03FF22A5" w14:textId="36261210" w:rsidR="00E06521" w:rsidRDefault="00E06521" w:rsidP="00E06521">
      <w:pPr>
        <w:ind w:left="-720" w:right="-720"/>
      </w:pPr>
      <w:r>
        <w:t>We are recommending curriculum revisions to reinstate the political science major (without any distinction of concentration) for the following reasons:</w:t>
      </w:r>
    </w:p>
    <w:p w14:paraId="6D8FC54E" w14:textId="2EB323CA" w:rsidR="00E06521" w:rsidRDefault="00E06521" w:rsidP="00E06521">
      <w:pPr>
        <w:pStyle w:val="ListParagraph"/>
        <w:numPr>
          <w:ilvl w:val="0"/>
          <w:numId w:val="3"/>
        </w:numPr>
        <w:ind w:right="-720"/>
      </w:pPr>
      <w:r>
        <w:t xml:space="preserve">The recent political events that occurred across the United States (the killing of George Floyd and other young </w:t>
      </w:r>
      <w:r w:rsidR="00DB6C6C">
        <w:t>African Americans by the police</w:t>
      </w:r>
      <w:r>
        <w:t xml:space="preserve"> amidst the COVID 19 pandemics and the presidential election, the fight over the </w:t>
      </w:r>
      <w:r w:rsidR="00B46029">
        <w:t>nomination</w:t>
      </w:r>
      <w:r>
        <w:t xml:space="preserve"> of a </w:t>
      </w:r>
      <w:r w:rsidR="00B46029">
        <w:t xml:space="preserve">new </w:t>
      </w:r>
      <w:r>
        <w:t>US Supreme Court Judge, etc.) sparked an interest among students to study and understand the American political system, including the Constitution and the different political institutions</w:t>
      </w:r>
      <w:r w:rsidR="00B46029">
        <w:t>, such as the US Congress, the US Supreme Court, etc.</w:t>
      </w:r>
    </w:p>
    <w:p w14:paraId="4D957B30" w14:textId="34D817F1" w:rsidR="00B46029" w:rsidRDefault="00B46029" w:rsidP="00E06521">
      <w:pPr>
        <w:pStyle w:val="ListParagraph"/>
        <w:numPr>
          <w:ilvl w:val="0"/>
          <w:numId w:val="3"/>
        </w:numPr>
        <w:ind w:right="-720"/>
      </w:pPr>
      <w:r>
        <w:t xml:space="preserve">According to available data, there are different types of jobs and graduate school options that are open to college students graduating with a major in political science. Particularly, most students who want to attend Law Schools </w:t>
      </w:r>
      <w:r w:rsidR="00DB6C6C">
        <w:t>prefer</w:t>
      </w:r>
      <w:r>
        <w:t xml:space="preserve"> political science as </w:t>
      </w:r>
      <w:r w:rsidR="00DB6C6C">
        <w:t>their</w:t>
      </w:r>
      <w:r>
        <w:t xml:space="preserve"> major in college.</w:t>
      </w:r>
    </w:p>
    <w:p w14:paraId="73BA847C" w14:textId="23672746" w:rsidR="00B46029" w:rsidRDefault="00B46029" w:rsidP="00E06521">
      <w:pPr>
        <w:pStyle w:val="ListParagraph"/>
        <w:numPr>
          <w:ilvl w:val="0"/>
          <w:numId w:val="3"/>
        </w:numPr>
        <w:ind w:right="-720"/>
      </w:pPr>
      <w:r>
        <w:t xml:space="preserve">Finally, according to the US Bureau of Labor Statistics, political science jobs are expected to grow by 6% </w:t>
      </w:r>
      <w:r w:rsidR="00477DD6">
        <w:t xml:space="preserve">between 2019 and 2029. This information ranks jobs in political science among the faster growing jobs than average (See: </w:t>
      </w:r>
      <w:hyperlink r:id="rId5" w:history="1">
        <w:r w:rsidR="00477DD6" w:rsidRPr="00790409">
          <w:rPr>
            <w:rStyle w:val="Hyperlink"/>
          </w:rPr>
          <w:t>https://www.bls.gov/ooh/life-physical-and-social-science/political-scientists.htm</w:t>
        </w:r>
      </w:hyperlink>
      <w:r w:rsidR="00477DD6">
        <w:t>).</w:t>
      </w:r>
    </w:p>
    <w:p w14:paraId="75AF4517" w14:textId="6DE0C983" w:rsidR="00E06521" w:rsidRDefault="00E06521" w:rsidP="00383510">
      <w:pPr>
        <w:ind w:left="-720" w:right="-720"/>
      </w:pPr>
    </w:p>
    <w:p w14:paraId="1E48137A" w14:textId="77777777" w:rsidR="00291C49" w:rsidRDefault="00291C49" w:rsidP="00383510">
      <w:pPr>
        <w:ind w:left="-720" w:right="-720"/>
      </w:pPr>
    </w:p>
    <w:p w14:paraId="1FC44DDC" w14:textId="0BA76663" w:rsidR="005A523F" w:rsidRPr="00877A33" w:rsidRDefault="005A523F" w:rsidP="00383510">
      <w:pPr>
        <w:ind w:left="-720" w:right="-720"/>
      </w:pPr>
      <w:r w:rsidRPr="00877A33">
        <w:t>Proposed Date for Implementation:</w:t>
      </w:r>
      <w:r w:rsidR="005906B7">
        <w:t xml:space="preserve"> </w:t>
      </w:r>
      <w:r w:rsidR="009202AC">
        <w:t xml:space="preserve">August </w:t>
      </w:r>
      <w:r w:rsidR="00291C49">
        <w:t>2021</w:t>
      </w:r>
    </w:p>
    <w:p w14:paraId="48EBAF43" w14:textId="77777777" w:rsidR="007B6E48" w:rsidRDefault="007B6E48" w:rsidP="00383510">
      <w:pPr>
        <w:ind w:left="-720" w:right="-720"/>
      </w:pPr>
    </w:p>
    <w:p w14:paraId="2B33E91C" w14:textId="77777777" w:rsidR="005906B7" w:rsidRPr="00FD0E3F" w:rsidRDefault="005906B7" w:rsidP="00383510">
      <w:pPr>
        <w:ind w:left="-720" w:right="-720"/>
      </w:pPr>
    </w:p>
    <w:p w14:paraId="01828EFF" w14:textId="77777777" w:rsidR="005906B7" w:rsidRPr="00FD0E3F" w:rsidRDefault="005906B7" w:rsidP="005906B7">
      <w:pPr>
        <w:ind w:left="-720" w:right="-720"/>
      </w:pPr>
      <w:r w:rsidRPr="00FD0E3F">
        <w:lastRenderedPageBreak/>
        <w:t>Implications of Proposed Change for:</w:t>
      </w:r>
      <w:r>
        <w:t xml:space="preserve"> </w:t>
      </w:r>
    </w:p>
    <w:p w14:paraId="08B48C7B" w14:textId="77777777" w:rsidR="005906B7" w:rsidRPr="00FD0E3F" w:rsidRDefault="005906B7" w:rsidP="005906B7">
      <w:pPr>
        <w:ind w:left="-720" w:right="-720"/>
      </w:pPr>
    </w:p>
    <w:p w14:paraId="117DF4DF" w14:textId="50113BC7" w:rsidR="005906B7" w:rsidRDefault="005906B7" w:rsidP="005906B7">
      <w:pPr>
        <w:ind w:left="-720" w:right="-720"/>
      </w:pPr>
      <w:r w:rsidRPr="00FD0E3F">
        <w:tab/>
        <w:t>Faculty Resources:</w:t>
      </w:r>
      <w:r>
        <w:t xml:space="preserve"> The proposed change does not require an increase of the faculty </w:t>
      </w:r>
      <w:r w:rsidR="00291C49">
        <w:t>resources during the first two years.</w:t>
      </w:r>
    </w:p>
    <w:p w14:paraId="2827D81B" w14:textId="77777777" w:rsidR="005906B7" w:rsidRDefault="005906B7" w:rsidP="005906B7">
      <w:pPr>
        <w:ind w:left="-720" w:right="-720"/>
      </w:pPr>
    </w:p>
    <w:p w14:paraId="1B9A51C6" w14:textId="05B5464C" w:rsidR="005906B7" w:rsidRPr="00FD0E3F" w:rsidRDefault="005906B7" w:rsidP="005906B7">
      <w:pPr>
        <w:ind w:left="-720" w:right="-720"/>
      </w:pPr>
      <w:r w:rsidRPr="00FD0E3F">
        <w:t>Physical Facilities and Instructional Resources:</w:t>
      </w:r>
      <w:r>
        <w:t xml:space="preserve"> The proposed change does not require an increase of the physical facilities and instructional resources</w:t>
      </w:r>
      <w:r w:rsidR="00291C49">
        <w:t xml:space="preserve"> during the first two years.</w:t>
      </w:r>
    </w:p>
    <w:p w14:paraId="0A3FDF7A" w14:textId="77777777" w:rsidR="005906B7" w:rsidRPr="00FD0E3F" w:rsidRDefault="005906B7" w:rsidP="005906B7">
      <w:pPr>
        <w:ind w:left="-720" w:right="-720"/>
      </w:pPr>
    </w:p>
    <w:p w14:paraId="4F6D128A" w14:textId="77777777" w:rsidR="005906B7" w:rsidRPr="00FD0E3F" w:rsidRDefault="005906B7" w:rsidP="005906B7">
      <w:pPr>
        <w:ind w:left="-720" w:right="-720"/>
      </w:pPr>
    </w:p>
    <w:p w14:paraId="266D17B5" w14:textId="4CBB1305" w:rsidR="005906B7" w:rsidRPr="00FD0E3F" w:rsidRDefault="005906B7" w:rsidP="005906B7">
      <w:pPr>
        <w:ind w:left="-720" w:right="-720"/>
      </w:pPr>
      <w:r w:rsidRPr="00FD0E3F">
        <w:tab/>
        <w:t>Library Resources:</w:t>
      </w:r>
      <w:r>
        <w:t xml:space="preserve"> The proposed change does not require an increase of the library resources</w:t>
      </w:r>
      <w:r w:rsidR="00291C49">
        <w:t xml:space="preserve"> during the first two years. We expect to use more e-publication and open source materials.</w:t>
      </w:r>
    </w:p>
    <w:p w14:paraId="42333533" w14:textId="77777777" w:rsidR="005906B7" w:rsidRDefault="005906B7" w:rsidP="005906B7">
      <w:pPr>
        <w:ind w:left="-720" w:right="-720"/>
      </w:pPr>
    </w:p>
    <w:p w14:paraId="418CB314" w14:textId="77777777" w:rsidR="003D7AB0" w:rsidRDefault="00E6566B" w:rsidP="007B6E48">
      <w:pPr>
        <w:ind w:left="-720" w:right="-720"/>
        <w:jc w:val="both"/>
      </w:pPr>
      <w:r>
        <w:t>---------------------------------------------------------------------------------------------------------------------------</w:t>
      </w:r>
      <w:r w:rsidR="006B0136">
        <w:t>---</w:t>
      </w:r>
    </w:p>
    <w:p w14:paraId="4DBEE007" w14:textId="77777777" w:rsidR="00E6566B" w:rsidRDefault="00E6566B" w:rsidP="007B6E48">
      <w:pPr>
        <w:ind w:left="-720" w:right="-720"/>
        <w:jc w:val="both"/>
      </w:pPr>
    </w:p>
    <w:p w14:paraId="2EA55D9C" w14:textId="77777777" w:rsidR="00E6566B" w:rsidRDefault="00E6566B" w:rsidP="007B6E48">
      <w:pPr>
        <w:ind w:left="-720" w:right="-720"/>
        <w:jc w:val="both"/>
      </w:pPr>
      <w:r>
        <w:t>Approved by Department Faculty:</w:t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_______________</w:t>
      </w:r>
      <w:r>
        <w:rPr>
          <w:u w:val="single"/>
        </w:rPr>
        <w:t>___</w:t>
      </w:r>
    </w:p>
    <w:p w14:paraId="1905072F" w14:textId="77777777" w:rsidR="00E6566B" w:rsidRDefault="00E6566B" w:rsidP="007B6E48">
      <w:pPr>
        <w:ind w:left="-720" w:right="-720"/>
        <w:jc w:val="both"/>
      </w:pPr>
    </w:p>
    <w:p w14:paraId="70F163EC" w14:textId="77777777" w:rsidR="00E6566B" w:rsidRDefault="00E6566B" w:rsidP="007B6E48">
      <w:pPr>
        <w:ind w:left="-720" w:right="-720"/>
        <w:jc w:val="both"/>
      </w:pPr>
      <w:r>
        <w:t xml:space="preserve">Signature of Department </w:t>
      </w:r>
      <w:r w:rsidR="00C34A05" w:rsidRPr="00877A33">
        <w:t>Chair</w:t>
      </w:r>
      <w:r w:rsidRPr="00877A33">
        <w:t xml:space="preserve">: </w:t>
      </w:r>
      <w:r w:rsidRPr="00877A33">
        <w:rPr>
          <w:u w:val="single"/>
        </w:rPr>
        <w:t>_______________________________</w:t>
      </w:r>
      <w:r>
        <w:tab/>
        <w:t>Date</w:t>
      </w:r>
      <w:r w:rsidRPr="00E6566B">
        <w:rPr>
          <w:u w:val="single"/>
        </w:rPr>
        <w:t>_______________</w:t>
      </w:r>
      <w:r>
        <w:rPr>
          <w:u w:val="single"/>
        </w:rPr>
        <w:t>___</w:t>
      </w:r>
    </w:p>
    <w:p w14:paraId="77934A5E" w14:textId="77777777" w:rsidR="003D7AB0" w:rsidRDefault="003D7AB0" w:rsidP="007B6E48">
      <w:pPr>
        <w:ind w:left="-720" w:right="-720"/>
        <w:jc w:val="both"/>
      </w:pPr>
    </w:p>
    <w:p w14:paraId="6898FF3E" w14:textId="77777777" w:rsidR="003D7AB0" w:rsidRDefault="00E6566B" w:rsidP="007B6E48">
      <w:pPr>
        <w:ind w:left="-720" w:right="-720"/>
        <w:jc w:val="both"/>
      </w:pPr>
      <w:r>
        <w:t>Comments:</w:t>
      </w:r>
    </w:p>
    <w:p w14:paraId="5084DA8B" w14:textId="77777777" w:rsidR="00FD0E3F" w:rsidRDefault="00FD0E3F" w:rsidP="007B6E48">
      <w:pPr>
        <w:ind w:left="-720" w:right="-720"/>
        <w:jc w:val="both"/>
      </w:pPr>
    </w:p>
    <w:p w14:paraId="13C0EB5A" w14:textId="77777777" w:rsidR="00E6566B" w:rsidRDefault="00E6566B" w:rsidP="007B6E48">
      <w:pPr>
        <w:ind w:left="-720" w:right="-720"/>
        <w:jc w:val="both"/>
      </w:pPr>
    </w:p>
    <w:p w14:paraId="6B11A1E7" w14:textId="77777777" w:rsidR="00FD0E3F" w:rsidRDefault="00E6566B" w:rsidP="007B6E48">
      <w:pPr>
        <w:ind w:left="-720" w:right="-720"/>
        <w:jc w:val="both"/>
        <w:rPr>
          <w:b/>
          <w:sz w:val="26"/>
          <w:szCs w:val="26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Attached copy of Department Meeting minutes showing action on proposed change.</w:t>
      </w:r>
    </w:p>
    <w:p w14:paraId="1E7CFC54" w14:textId="77777777" w:rsidR="00FD0E3F" w:rsidRDefault="00FD0E3F" w:rsidP="007B6E48">
      <w:pPr>
        <w:ind w:left="-720" w:right="-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------------------------------------------------------------------------------------------------------------------</w:t>
      </w:r>
      <w:r w:rsidR="006B0136">
        <w:rPr>
          <w:b/>
          <w:sz w:val="26"/>
          <w:szCs w:val="26"/>
        </w:rPr>
        <w:t>--</w:t>
      </w:r>
    </w:p>
    <w:p w14:paraId="3BE8DB16" w14:textId="77777777" w:rsidR="00877A33" w:rsidRDefault="00877A33" w:rsidP="007B6E48">
      <w:pPr>
        <w:ind w:left="-720" w:right="-720"/>
        <w:jc w:val="both"/>
      </w:pPr>
    </w:p>
    <w:p w14:paraId="6F29BA26" w14:textId="77777777" w:rsidR="00E6566B" w:rsidRPr="00877A33" w:rsidRDefault="00E6566B" w:rsidP="007B6E48">
      <w:pPr>
        <w:ind w:left="-720" w:right="-720"/>
        <w:jc w:val="both"/>
        <w:rPr>
          <w:u w:val="single"/>
        </w:rPr>
      </w:pPr>
      <w:r>
        <w:t xml:space="preserve">Approved by </w:t>
      </w:r>
      <w:r w:rsidR="00C7753A" w:rsidRPr="00877A33">
        <w:t xml:space="preserve">School </w:t>
      </w:r>
      <w:r w:rsidRPr="00877A33">
        <w:t>Faculty:</w:t>
      </w:r>
      <w:r w:rsidRPr="00877A33">
        <w:tab/>
      </w:r>
      <w:r w:rsidR="00877A33">
        <w:tab/>
      </w:r>
      <w:r w:rsidRPr="00877A33">
        <w:t xml:space="preserve">Yes </w:t>
      </w:r>
      <w:r w:rsidRPr="00877A33">
        <w:rPr>
          <w:u w:val="single"/>
        </w:rPr>
        <w:t>_____</w:t>
      </w:r>
      <w:r w:rsidRPr="00877A33">
        <w:tab/>
        <w:t xml:space="preserve">No </w:t>
      </w:r>
      <w:r w:rsidRPr="00877A33">
        <w:rPr>
          <w:u w:val="single"/>
        </w:rPr>
        <w:t>_____</w:t>
      </w:r>
      <w:r w:rsidRPr="00877A33">
        <w:tab/>
        <w:t>Date</w:t>
      </w:r>
      <w:r w:rsidRPr="00877A33">
        <w:rPr>
          <w:u w:val="single"/>
        </w:rPr>
        <w:t>__________________</w:t>
      </w:r>
      <w:r w:rsidR="00300612" w:rsidRPr="00877A33">
        <w:rPr>
          <w:u w:val="single"/>
        </w:rPr>
        <w:t>_______</w:t>
      </w:r>
    </w:p>
    <w:p w14:paraId="2ED737DF" w14:textId="77777777" w:rsidR="00E6566B" w:rsidRPr="00877A33" w:rsidRDefault="00E6566B" w:rsidP="007B6E48">
      <w:pPr>
        <w:ind w:left="-720" w:right="-720"/>
        <w:jc w:val="both"/>
        <w:rPr>
          <w:u w:val="single"/>
        </w:rPr>
      </w:pPr>
    </w:p>
    <w:p w14:paraId="1187276D" w14:textId="77777777" w:rsidR="00E6566B" w:rsidRDefault="00E6566B" w:rsidP="007B6E48">
      <w:pPr>
        <w:ind w:left="-720" w:right="-720"/>
        <w:jc w:val="both"/>
        <w:rPr>
          <w:u w:val="single"/>
        </w:rPr>
      </w:pPr>
      <w:r w:rsidRPr="00877A33">
        <w:t xml:space="preserve">Signature of </w:t>
      </w:r>
      <w:r w:rsidR="00C7753A" w:rsidRPr="00877A33">
        <w:t>School Dean</w:t>
      </w:r>
      <w:r w:rsidRPr="00877A33">
        <w:t>:</w:t>
      </w:r>
      <w:r>
        <w:tab/>
      </w:r>
      <w:r w:rsidRPr="00E6566B">
        <w:rPr>
          <w:u w:val="single"/>
        </w:rPr>
        <w:t>_________________________</w:t>
      </w:r>
      <w:r>
        <w:tab/>
        <w:t>Date</w:t>
      </w:r>
      <w:r w:rsidRPr="00E6566B">
        <w:rPr>
          <w:u w:val="single"/>
        </w:rPr>
        <w:t>____________</w:t>
      </w:r>
      <w:r w:rsidR="00300612">
        <w:rPr>
          <w:u w:val="single"/>
        </w:rPr>
        <w:t>_______</w:t>
      </w:r>
    </w:p>
    <w:p w14:paraId="09004A08" w14:textId="77777777" w:rsidR="00E6566B" w:rsidRDefault="00E6566B" w:rsidP="007B6E48">
      <w:pPr>
        <w:ind w:left="-720" w:right="-720"/>
        <w:jc w:val="both"/>
        <w:rPr>
          <w:u w:val="single"/>
        </w:rPr>
      </w:pPr>
    </w:p>
    <w:p w14:paraId="6B24C8AE" w14:textId="77777777" w:rsidR="00E6566B" w:rsidRDefault="00E6566B" w:rsidP="007B6E48">
      <w:pPr>
        <w:ind w:left="-720" w:right="-720"/>
        <w:jc w:val="both"/>
      </w:pPr>
      <w:r>
        <w:t>Comments:</w:t>
      </w:r>
    </w:p>
    <w:p w14:paraId="7D33A8C1" w14:textId="77777777" w:rsidR="00E6566B" w:rsidRDefault="00E6566B" w:rsidP="007B6E48">
      <w:pPr>
        <w:ind w:left="-720" w:right="-720"/>
        <w:jc w:val="both"/>
      </w:pPr>
    </w:p>
    <w:p w14:paraId="41DDE388" w14:textId="77777777" w:rsidR="00E6566B" w:rsidRDefault="00E6566B" w:rsidP="007B6E48">
      <w:pPr>
        <w:ind w:left="-720" w:right="-720"/>
        <w:jc w:val="both"/>
      </w:pPr>
    </w:p>
    <w:p w14:paraId="786EB623" w14:textId="77777777" w:rsidR="00BE3D5E" w:rsidRPr="008A0311" w:rsidRDefault="00E6566B" w:rsidP="00FD0E3F">
      <w:pPr>
        <w:ind w:left="-720" w:right="-720"/>
        <w:jc w:val="both"/>
        <w:rPr>
          <w:b/>
          <w:sz w:val="22"/>
          <w:szCs w:val="22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 copy of Division Meeting minutes showing action on proposed change.</w:t>
      </w:r>
    </w:p>
    <w:p w14:paraId="4A4E65D5" w14:textId="77777777" w:rsidR="00BE3D5E" w:rsidRDefault="00BE3D5E" w:rsidP="00BE3D5E">
      <w:pPr>
        <w:ind w:left="-720" w:right="-720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</w:t>
      </w:r>
      <w:r w:rsidR="00FD0E3F">
        <w:rPr>
          <w:b/>
        </w:rPr>
        <w:t>---</w:t>
      </w:r>
      <w:r>
        <w:rPr>
          <w:b/>
        </w:rPr>
        <w:t>-------</w:t>
      </w:r>
      <w:r w:rsidR="006B0136">
        <w:rPr>
          <w:b/>
        </w:rPr>
        <w:t>--</w:t>
      </w:r>
    </w:p>
    <w:p w14:paraId="3CA585CE" w14:textId="77777777" w:rsidR="008A0311" w:rsidRDefault="008A0311" w:rsidP="00BE3D5E">
      <w:pPr>
        <w:ind w:left="-720" w:right="-720"/>
        <w:jc w:val="both"/>
      </w:pPr>
    </w:p>
    <w:p w14:paraId="350AF91E" w14:textId="77777777" w:rsidR="00BE3D5E" w:rsidRDefault="00BE3D5E" w:rsidP="00BE3D5E">
      <w:pPr>
        <w:ind w:left="-720" w:right="-720"/>
        <w:jc w:val="both"/>
      </w:pPr>
      <w:r>
        <w:t>Received by Chairperson of Curriculum Development Committee:</w:t>
      </w:r>
    </w:p>
    <w:p w14:paraId="0103C01B" w14:textId="77777777" w:rsidR="00BE3D5E" w:rsidRDefault="00BE3D5E" w:rsidP="00BE3D5E">
      <w:pPr>
        <w:ind w:left="-720" w:right="-720"/>
        <w:jc w:val="both"/>
      </w:pPr>
    </w:p>
    <w:p w14:paraId="07ED74E0" w14:textId="77777777" w:rsidR="00BE3D5E" w:rsidRDefault="00BE3D5E" w:rsidP="00BE3D5E">
      <w:pPr>
        <w:ind w:left="-720" w:right="-720"/>
        <w:jc w:val="both"/>
      </w:pPr>
      <w:r>
        <w:t>Signature: ___________________________________</w:t>
      </w:r>
      <w:r>
        <w:tab/>
      </w:r>
      <w:r>
        <w:tab/>
        <w:t>Date_______________________</w:t>
      </w:r>
    </w:p>
    <w:p w14:paraId="3BA9572B" w14:textId="77777777" w:rsidR="00BE3D5E" w:rsidRDefault="00BE3D5E" w:rsidP="00BE3D5E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6B0136">
        <w:t>-----</w:t>
      </w:r>
    </w:p>
    <w:p w14:paraId="6A81EEE3" w14:textId="77777777" w:rsidR="008A0311" w:rsidRDefault="008A0311" w:rsidP="00BE3D5E">
      <w:pPr>
        <w:ind w:left="-720" w:right="-720"/>
        <w:jc w:val="both"/>
      </w:pPr>
    </w:p>
    <w:p w14:paraId="15B66FF5" w14:textId="77777777" w:rsidR="00BE3D5E" w:rsidRDefault="00BE3D5E" w:rsidP="00BE3D5E">
      <w:pPr>
        <w:ind w:left="-720" w:right="-720"/>
        <w:jc w:val="both"/>
        <w:rPr>
          <w:u w:val="single"/>
        </w:rPr>
      </w:pPr>
      <w:r>
        <w:t xml:space="preserve">Approved by Curriculum Development Committee:  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___________</w:t>
      </w:r>
    </w:p>
    <w:p w14:paraId="12F1B64A" w14:textId="77777777" w:rsidR="00BE3D5E" w:rsidRDefault="00BE3D5E" w:rsidP="00BE3D5E">
      <w:pPr>
        <w:ind w:left="-720" w:right="-720"/>
        <w:jc w:val="both"/>
        <w:rPr>
          <w:u w:val="single"/>
        </w:rPr>
      </w:pPr>
    </w:p>
    <w:p w14:paraId="5DEAF5C5" w14:textId="77777777" w:rsidR="00BE3D5E" w:rsidRDefault="00BE3D5E" w:rsidP="00BE3D5E">
      <w:pPr>
        <w:ind w:left="-720" w:right="-720"/>
        <w:jc w:val="both"/>
      </w:pPr>
    </w:p>
    <w:p w14:paraId="19E36BF2" w14:textId="77777777" w:rsidR="00BE3D5E" w:rsidRDefault="00BE3D5E" w:rsidP="00BE3D5E">
      <w:pPr>
        <w:ind w:left="-720" w:right="-720"/>
        <w:jc w:val="both"/>
      </w:pPr>
      <w:r>
        <w:t>Signature of Curriculum Development Committee Chair</w:t>
      </w:r>
      <w:r w:rsidR="009761E6">
        <w:t>: _</w:t>
      </w:r>
      <w:r>
        <w:t>_____________________________</w:t>
      </w:r>
    </w:p>
    <w:p w14:paraId="44B0F389" w14:textId="77777777" w:rsidR="00BE3D5E" w:rsidRDefault="00BE3D5E" w:rsidP="00BE3D5E">
      <w:pPr>
        <w:ind w:left="-720" w:right="-720"/>
        <w:jc w:val="both"/>
      </w:pPr>
    </w:p>
    <w:p w14:paraId="537BB9B1" w14:textId="77777777" w:rsidR="00BE3D5E" w:rsidRDefault="00BE3D5E" w:rsidP="00BE3D5E">
      <w:pPr>
        <w:ind w:left="-720" w:right="-720"/>
        <w:jc w:val="both"/>
      </w:pPr>
      <w:r>
        <w:t>Comments:</w:t>
      </w:r>
    </w:p>
    <w:p w14:paraId="4C8F9CDB" w14:textId="77777777" w:rsidR="00BE3D5E" w:rsidRDefault="00BE3D5E" w:rsidP="00BE3D5E">
      <w:pPr>
        <w:ind w:left="-720" w:right="-720"/>
        <w:jc w:val="both"/>
      </w:pPr>
    </w:p>
    <w:p w14:paraId="3C816A6E" w14:textId="77777777" w:rsidR="00BE3D5E" w:rsidRDefault="00BE3D5E" w:rsidP="00BE3D5E">
      <w:pPr>
        <w:ind w:left="-720" w:right="-720"/>
        <w:jc w:val="both"/>
      </w:pPr>
    </w:p>
    <w:p w14:paraId="4BDCD4E1" w14:textId="77777777" w:rsidR="00BE3D5E" w:rsidRPr="008A0311" w:rsidRDefault="00BE3D5E" w:rsidP="008A0311">
      <w:pPr>
        <w:ind w:left="-720" w:right="-720"/>
        <w:jc w:val="both"/>
        <w:rPr>
          <w:b/>
          <w:sz w:val="22"/>
          <w:szCs w:val="22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 copy of Curriculum Development Committee minutes showing action on proposed change</w:t>
      </w:r>
    </w:p>
    <w:p w14:paraId="71DF8A2F" w14:textId="77777777" w:rsidR="00BE3D5E" w:rsidRDefault="00BE3D5E" w:rsidP="00BE3D5E">
      <w:pPr>
        <w:ind w:left="-720" w:right="-720"/>
        <w:jc w:val="both"/>
        <w:rPr>
          <w:b/>
        </w:rPr>
      </w:pPr>
      <w:r>
        <w:rPr>
          <w:b/>
        </w:rPr>
        <w:t>--------------------------------------------------------------------------------------------</w:t>
      </w:r>
      <w:r w:rsidR="008A0311">
        <w:rPr>
          <w:b/>
        </w:rPr>
        <w:t>-------------------------------</w:t>
      </w:r>
      <w:r w:rsidR="006B0136">
        <w:rPr>
          <w:b/>
        </w:rPr>
        <w:t>---</w:t>
      </w:r>
    </w:p>
    <w:p w14:paraId="27C53419" w14:textId="77777777" w:rsidR="008A0311" w:rsidRDefault="008A0311" w:rsidP="00BE3D5E">
      <w:pPr>
        <w:ind w:left="-720" w:right="-720"/>
        <w:jc w:val="both"/>
      </w:pPr>
    </w:p>
    <w:p w14:paraId="536C62D8" w14:textId="77777777" w:rsidR="00300612" w:rsidRPr="005A523F" w:rsidRDefault="00300612" w:rsidP="00300612">
      <w:pPr>
        <w:ind w:left="-720" w:right="-720"/>
        <w:jc w:val="both"/>
        <w:rPr>
          <w:sz w:val="22"/>
          <w:u w:val="single"/>
        </w:rPr>
      </w:pPr>
      <w:r w:rsidRPr="005A523F">
        <w:rPr>
          <w:szCs w:val="26"/>
        </w:rPr>
        <w:t>Approved by Faculty</w:t>
      </w:r>
      <w:r w:rsidRPr="005A523F">
        <w:rPr>
          <w:szCs w:val="26"/>
        </w:rPr>
        <w:tab/>
      </w:r>
      <w:r w:rsidRPr="005A523F">
        <w:rPr>
          <w:sz w:val="22"/>
        </w:rPr>
        <w:t xml:space="preserve">Yes </w:t>
      </w:r>
      <w:r w:rsidRPr="005A523F">
        <w:rPr>
          <w:sz w:val="22"/>
          <w:u w:val="single"/>
        </w:rPr>
        <w:t>_____</w:t>
      </w:r>
      <w:r w:rsidRPr="005A523F">
        <w:rPr>
          <w:sz w:val="22"/>
        </w:rPr>
        <w:tab/>
        <w:t xml:space="preserve">No </w:t>
      </w:r>
      <w:r w:rsidRPr="005A523F">
        <w:rPr>
          <w:sz w:val="22"/>
          <w:u w:val="single"/>
        </w:rPr>
        <w:t>_____</w:t>
      </w:r>
      <w:r w:rsidRPr="005A523F">
        <w:rPr>
          <w:sz w:val="22"/>
        </w:rPr>
        <w:tab/>
        <w:t>Date</w:t>
      </w:r>
      <w:r w:rsidRPr="005A523F">
        <w:rPr>
          <w:sz w:val="22"/>
          <w:u w:val="single"/>
        </w:rPr>
        <w:t>______________________________</w:t>
      </w:r>
    </w:p>
    <w:p w14:paraId="0018E86A" w14:textId="77777777" w:rsidR="00300612" w:rsidRDefault="00300612" w:rsidP="00300612">
      <w:pPr>
        <w:ind w:left="-720" w:right="-720"/>
        <w:jc w:val="both"/>
        <w:rPr>
          <w:u w:val="single"/>
        </w:rPr>
      </w:pPr>
    </w:p>
    <w:p w14:paraId="5698EC38" w14:textId="77777777" w:rsidR="00300612" w:rsidRDefault="00300612" w:rsidP="00300612">
      <w:pPr>
        <w:ind w:left="-720" w:right="-720"/>
        <w:jc w:val="both"/>
      </w:pPr>
      <w:r>
        <w:t>Signature of Faculty Secretary: _________________________</w:t>
      </w:r>
      <w:r>
        <w:tab/>
        <w:t>Date________________________</w:t>
      </w:r>
    </w:p>
    <w:p w14:paraId="43AB05A6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---------------------------------------------------------------------------------------------------------------------------</w:t>
      </w:r>
      <w:r w:rsidR="006B0136">
        <w:t>---</w:t>
      </w:r>
    </w:p>
    <w:p w14:paraId="13048899" w14:textId="77777777" w:rsidR="008A0311" w:rsidRDefault="008A0311" w:rsidP="00300612">
      <w:pPr>
        <w:ind w:left="-720" w:right="-720"/>
        <w:jc w:val="both"/>
      </w:pPr>
    </w:p>
    <w:p w14:paraId="2FF92083" w14:textId="77777777" w:rsidR="00300612" w:rsidRDefault="00300612" w:rsidP="00300612">
      <w:pPr>
        <w:ind w:left="-720" w:right="-720"/>
        <w:jc w:val="both"/>
      </w:pPr>
      <w:r>
        <w:t>Approved by Vice President for Academic Affairs</w:t>
      </w:r>
    </w:p>
    <w:p w14:paraId="03610DA5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ab/>
      </w:r>
      <w:r>
        <w:tab/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______________________</w:t>
      </w:r>
    </w:p>
    <w:p w14:paraId="3D55346E" w14:textId="77777777" w:rsidR="00300612" w:rsidRDefault="00300612" w:rsidP="00300612">
      <w:pPr>
        <w:ind w:left="-720" w:right="-720"/>
        <w:jc w:val="both"/>
        <w:rPr>
          <w:u w:val="single"/>
        </w:rPr>
      </w:pPr>
    </w:p>
    <w:p w14:paraId="08C9305D" w14:textId="77777777" w:rsidR="00300612" w:rsidRDefault="00300612" w:rsidP="00300612">
      <w:pPr>
        <w:ind w:left="-720" w:right="-720"/>
        <w:jc w:val="both"/>
      </w:pPr>
    </w:p>
    <w:p w14:paraId="29510F71" w14:textId="77777777" w:rsidR="00300612" w:rsidRDefault="00300612" w:rsidP="00300612">
      <w:pPr>
        <w:ind w:left="-720" w:right="-720"/>
        <w:jc w:val="both"/>
      </w:pPr>
      <w:r>
        <w:t>Signature of Vice President for Academic Affairs</w:t>
      </w:r>
      <w:r w:rsidR="009761E6">
        <w:t>: _</w:t>
      </w:r>
      <w:r>
        <w:t>________________________________________</w:t>
      </w:r>
    </w:p>
    <w:p w14:paraId="25CA299C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</w:t>
      </w:r>
      <w:r w:rsidR="006B0136">
        <w:t>--</w:t>
      </w:r>
      <w:r>
        <w:t>--</w:t>
      </w:r>
      <w:r w:rsidR="008A0311">
        <w:t>-</w:t>
      </w:r>
      <w:r w:rsidR="006B0136">
        <w:t>-</w:t>
      </w:r>
    </w:p>
    <w:p w14:paraId="57AB0B0E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>Approved by President</w:t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</w:t>
      </w:r>
    </w:p>
    <w:p w14:paraId="57D3F991" w14:textId="77777777" w:rsidR="00300612" w:rsidRDefault="00300612" w:rsidP="00300612">
      <w:pPr>
        <w:ind w:left="-720" w:right="-720"/>
        <w:jc w:val="both"/>
        <w:rPr>
          <w:u w:val="single"/>
        </w:rPr>
      </w:pPr>
      <w:r w:rsidRPr="00300612">
        <w:t>Signature of President:</w:t>
      </w:r>
      <w:r>
        <w:rPr>
          <w:u w:val="single"/>
        </w:rPr>
        <w:t xml:space="preserve"> ______________________________________________________________</w:t>
      </w:r>
    </w:p>
    <w:p w14:paraId="7A1A1593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8A0311">
        <w:t>--</w:t>
      </w:r>
      <w:r w:rsidR="006B0136">
        <w:t>--</w:t>
      </w:r>
    </w:p>
    <w:p w14:paraId="55BAA9CD" w14:textId="77777777" w:rsidR="00E01A17" w:rsidRDefault="00E01A17" w:rsidP="00300612">
      <w:pPr>
        <w:ind w:left="-720" w:right="-720"/>
        <w:jc w:val="both"/>
      </w:pPr>
    </w:p>
    <w:p w14:paraId="751111FC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>Approved by Board of Trustees</w:t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</w:t>
      </w:r>
      <w:r>
        <w:rPr>
          <w:u w:val="single"/>
        </w:rPr>
        <w:t>___________</w:t>
      </w:r>
      <w:r w:rsidRPr="00E6566B">
        <w:rPr>
          <w:u w:val="single"/>
        </w:rPr>
        <w:t>_____</w:t>
      </w:r>
      <w:r>
        <w:rPr>
          <w:u w:val="single"/>
        </w:rPr>
        <w:t>____</w:t>
      </w:r>
    </w:p>
    <w:p w14:paraId="2AEBDBB2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8A0311">
        <w:t>--</w:t>
      </w:r>
      <w:r w:rsidR="006B0136">
        <w:t>---</w:t>
      </w:r>
    </w:p>
    <w:p w14:paraId="35580BEA" w14:textId="77777777" w:rsidR="00E01A17" w:rsidRDefault="00E01A17" w:rsidP="00E01A17">
      <w:pPr>
        <w:ind w:left="-720" w:right="-720"/>
        <w:jc w:val="both"/>
      </w:pPr>
    </w:p>
    <w:p w14:paraId="0DCDD818" w14:textId="77777777" w:rsidR="00E01A17" w:rsidRDefault="00E01A17" w:rsidP="00E01A17">
      <w:pPr>
        <w:ind w:left="-720" w:right="-720"/>
        <w:jc w:val="both"/>
        <w:rPr>
          <w:u w:val="single"/>
        </w:rPr>
      </w:pPr>
      <w:r>
        <w:t>Implemented:</w:t>
      </w:r>
      <w:r>
        <w:tab/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</w:t>
      </w:r>
    </w:p>
    <w:p w14:paraId="2CE7BA28" w14:textId="77777777" w:rsidR="00E01A17" w:rsidRDefault="00E01A17" w:rsidP="00E01A17">
      <w:pPr>
        <w:ind w:left="-720" w:right="-720"/>
        <w:jc w:val="both"/>
        <w:rPr>
          <w:u w:val="single"/>
        </w:rPr>
      </w:pPr>
    </w:p>
    <w:p w14:paraId="50DD552A" w14:textId="77777777" w:rsidR="00E01A17" w:rsidRDefault="00E01A17" w:rsidP="00E01A17">
      <w:pPr>
        <w:ind w:left="-720" w:right="-720"/>
        <w:jc w:val="both"/>
        <w:rPr>
          <w:u w:val="single"/>
        </w:rPr>
      </w:pPr>
    </w:p>
    <w:p w14:paraId="561914C8" w14:textId="77777777" w:rsidR="00300612" w:rsidRDefault="00E01A17" w:rsidP="005906B7">
      <w:pPr>
        <w:ind w:left="-720" w:right="-720"/>
        <w:jc w:val="both"/>
        <w:rPr>
          <w:u w:val="single"/>
        </w:rPr>
      </w:pPr>
      <w:r w:rsidRPr="00E01A17">
        <w:t>Incorporated in College Catalogue:</w:t>
      </w:r>
      <w:r w:rsidRPr="00E01A17">
        <w:tab/>
      </w:r>
      <w:r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</w:t>
      </w:r>
    </w:p>
    <w:p w14:paraId="1B3F2569" w14:textId="77777777" w:rsidR="005906B7" w:rsidRDefault="005906B7" w:rsidP="005906B7">
      <w:pPr>
        <w:ind w:left="-720" w:right="-720"/>
        <w:jc w:val="both"/>
        <w:rPr>
          <w:u w:val="single"/>
        </w:rPr>
      </w:pPr>
    </w:p>
    <w:p w14:paraId="608ADE12" w14:textId="77777777" w:rsidR="005906B7" w:rsidRDefault="005906B7" w:rsidP="005906B7">
      <w:pPr>
        <w:ind w:left="-720" w:right="-720"/>
        <w:jc w:val="both"/>
        <w:rPr>
          <w:u w:val="single"/>
        </w:rPr>
      </w:pPr>
    </w:p>
    <w:p w14:paraId="4A7649D5" w14:textId="77777777" w:rsidR="005906B7" w:rsidRDefault="005906B7">
      <w:pPr>
        <w:rPr>
          <w:u w:val="single"/>
        </w:rPr>
      </w:pPr>
      <w:r>
        <w:rPr>
          <w:u w:val="single"/>
        </w:rPr>
        <w:br w:type="page"/>
      </w:r>
    </w:p>
    <w:p w14:paraId="36FB3C6F" w14:textId="77777777" w:rsidR="005906B7" w:rsidRPr="002B4A99" w:rsidRDefault="005906B7" w:rsidP="005906B7">
      <w:pPr>
        <w:ind w:right="-720"/>
        <w:jc w:val="both"/>
        <w:rPr>
          <w:b/>
          <w:sz w:val="26"/>
          <w:szCs w:val="26"/>
          <w:u w:val="single"/>
        </w:rPr>
      </w:pPr>
      <w:r w:rsidRPr="002B4A99">
        <w:rPr>
          <w:b/>
          <w:sz w:val="26"/>
          <w:szCs w:val="26"/>
          <w:u w:val="single"/>
        </w:rPr>
        <w:lastRenderedPageBreak/>
        <w:t>ATTACHMENTS:</w:t>
      </w:r>
    </w:p>
    <w:p w14:paraId="5F4A2FCF" w14:textId="77777777" w:rsidR="005906B7" w:rsidRDefault="005906B7" w:rsidP="005906B7">
      <w:pPr>
        <w:ind w:right="-720"/>
        <w:jc w:val="both"/>
        <w:rPr>
          <w:sz w:val="26"/>
          <w:szCs w:val="26"/>
        </w:rPr>
      </w:pPr>
    </w:p>
    <w:p w14:paraId="3C190EF6" w14:textId="77777777" w:rsidR="005906B7" w:rsidRPr="004660C3" w:rsidRDefault="005906B7" w:rsidP="005906B7">
      <w:pPr>
        <w:pStyle w:val="BodyTextIndent"/>
        <w:rPr>
          <w:i w:val="0"/>
          <w:u w:val="single"/>
        </w:rPr>
      </w:pPr>
      <w:r w:rsidRPr="004660C3">
        <w:rPr>
          <w:i w:val="0"/>
          <w:u w:val="single"/>
        </w:rPr>
        <w:t>LIST OF REQUIRED COURSES FOR POLITICAL SCIENCE MAJOR</w:t>
      </w:r>
      <w:r>
        <w:rPr>
          <w:i w:val="0"/>
          <w:u w:val="single"/>
        </w:rPr>
        <w:t>, CONCENTRATION IN AMERICAN GOVERNMENT AND POLITICS</w:t>
      </w:r>
    </w:p>
    <w:p w14:paraId="285FC963" w14:textId="77777777" w:rsidR="005906B7" w:rsidRDefault="005906B7" w:rsidP="005906B7">
      <w:pPr>
        <w:pStyle w:val="BodyTextIndent"/>
      </w:pPr>
    </w:p>
    <w:p w14:paraId="7DBDA285" w14:textId="77777777" w:rsidR="005906B7" w:rsidRDefault="005906B7" w:rsidP="005906B7">
      <w:pPr>
        <w:pStyle w:val="BodyTextIndent"/>
      </w:pPr>
      <w:r>
        <w:t xml:space="preserve">REQUIRED GENERAL EDUCATION COURSES FOR ALL POLITICAL SCIENCE MAJORS  </w:t>
      </w:r>
    </w:p>
    <w:p w14:paraId="6F10B410" w14:textId="77777777" w:rsidR="005906B7" w:rsidRDefault="005906B7" w:rsidP="005906B7">
      <w:pPr>
        <w:pStyle w:val="BodyTextIndent"/>
      </w:pPr>
      <w:r>
        <w:t>(37 hours)</w:t>
      </w:r>
    </w:p>
    <w:p w14:paraId="6ED8AB71" w14:textId="77777777" w:rsidR="005906B7" w:rsidRPr="009443BF" w:rsidRDefault="005906B7" w:rsidP="005906B7">
      <w:pPr>
        <w:pStyle w:val="BodyTextIndent"/>
        <w:ind w:left="720"/>
        <w:rPr>
          <w:bCs w:val="0"/>
          <w:i w:val="0"/>
          <w:iCs w:val="0"/>
          <w:u w:val="single"/>
        </w:rPr>
      </w:pPr>
      <w:r w:rsidRPr="003650B9">
        <w:rPr>
          <w:bCs w:val="0"/>
          <w:i w:val="0"/>
          <w:iCs w:val="0"/>
          <w:u w:val="single"/>
        </w:rPr>
        <w:t>Analysis and Communication</w:t>
      </w:r>
      <w:r>
        <w:rPr>
          <w:bCs w:val="0"/>
          <w:i w:val="0"/>
          <w:iCs w:val="0"/>
          <w:u w:val="single"/>
        </w:rPr>
        <w:t xml:space="preserve"> </w:t>
      </w:r>
      <w:r w:rsidRPr="009443BF">
        <w:rPr>
          <w:bCs w:val="0"/>
          <w:i w:val="0"/>
          <w:iCs w:val="0"/>
          <w:u w:val="single"/>
        </w:rPr>
        <w:t>requirements</w:t>
      </w:r>
      <w:r>
        <w:rPr>
          <w:bCs w:val="0"/>
          <w:i w:val="0"/>
          <w:iCs w:val="0"/>
          <w:u w:val="single"/>
        </w:rPr>
        <w:t xml:space="preserve"> (9 Credit Hours)</w:t>
      </w:r>
      <w:r w:rsidRPr="009443BF">
        <w:rPr>
          <w:bCs w:val="0"/>
          <w:i w:val="0"/>
          <w:iCs w:val="0"/>
          <w:u w:val="single"/>
        </w:rPr>
        <w:t xml:space="preserve">: </w:t>
      </w:r>
    </w:p>
    <w:p w14:paraId="093601F8" w14:textId="77777777" w:rsidR="005906B7" w:rsidRPr="0034553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34553F">
        <w:rPr>
          <w:b w:val="0"/>
          <w:bCs w:val="0"/>
          <w:i w:val="0"/>
          <w:iCs w:val="0"/>
        </w:rPr>
        <w:t>ENG 131 Analysis and Argumentation</w:t>
      </w:r>
    </w:p>
    <w:p w14:paraId="77F63A91" w14:textId="77777777" w:rsidR="005906B7" w:rsidRPr="0034553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34553F">
        <w:rPr>
          <w:b w:val="0"/>
          <w:bCs w:val="0"/>
          <w:i w:val="0"/>
          <w:iCs w:val="0"/>
        </w:rPr>
        <w:t>ENG 132 Information Literacy and Research</w:t>
      </w:r>
    </w:p>
    <w:p w14:paraId="3C31C4B6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34553F">
        <w:rPr>
          <w:b w:val="0"/>
          <w:bCs w:val="0"/>
          <w:i w:val="0"/>
          <w:iCs w:val="0"/>
        </w:rPr>
        <w:t>ENG 237 Oral Communication</w:t>
      </w:r>
    </w:p>
    <w:p w14:paraId="5C5453A8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</w:p>
    <w:p w14:paraId="2A1A3032" w14:textId="77777777" w:rsidR="005906B7" w:rsidRPr="009443BF" w:rsidRDefault="005906B7" w:rsidP="005906B7">
      <w:pPr>
        <w:pStyle w:val="BodyTextIndent"/>
        <w:ind w:left="720"/>
        <w:rPr>
          <w:bCs w:val="0"/>
          <w:i w:val="0"/>
          <w:iCs w:val="0"/>
          <w:u w:val="single"/>
        </w:rPr>
      </w:pPr>
      <w:r w:rsidRPr="003650B9">
        <w:rPr>
          <w:bCs w:val="0"/>
          <w:i w:val="0"/>
          <w:iCs w:val="0"/>
          <w:u w:val="single"/>
        </w:rPr>
        <w:t>Quantitative Literacy</w:t>
      </w:r>
      <w:r>
        <w:rPr>
          <w:bCs w:val="0"/>
          <w:i w:val="0"/>
          <w:iCs w:val="0"/>
          <w:u w:val="single"/>
        </w:rPr>
        <w:t xml:space="preserve"> </w:t>
      </w:r>
      <w:r w:rsidRPr="009443BF">
        <w:rPr>
          <w:bCs w:val="0"/>
          <w:i w:val="0"/>
          <w:iCs w:val="0"/>
          <w:u w:val="single"/>
        </w:rPr>
        <w:t>requirements</w:t>
      </w:r>
      <w:r>
        <w:rPr>
          <w:bCs w:val="0"/>
          <w:i w:val="0"/>
          <w:iCs w:val="0"/>
          <w:u w:val="single"/>
        </w:rPr>
        <w:t xml:space="preserve"> (6 Credit Hours)</w:t>
      </w:r>
      <w:r w:rsidRPr="009443BF">
        <w:rPr>
          <w:bCs w:val="0"/>
          <w:i w:val="0"/>
          <w:iCs w:val="0"/>
          <w:u w:val="single"/>
        </w:rPr>
        <w:t xml:space="preserve">: </w:t>
      </w:r>
    </w:p>
    <w:p w14:paraId="49B7B1AD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MATH 132 Gen. College Math I</w:t>
      </w:r>
    </w:p>
    <w:p w14:paraId="27280693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MATH 134 Gen. College Math II</w:t>
      </w:r>
    </w:p>
    <w:p w14:paraId="45910F3E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</w:p>
    <w:p w14:paraId="69028F31" w14:textId="77777777" w:rsidR="005906B7" w:rsidRPr="009443BF" w:rsidRDefault="005906B7" w:rsidP="005906B7">
      <w:pPr>
        <w:pStyle w:val="BodyTextIndent"/>
        <w:ind w:left="720"/>
        <w:rPr>
          <w:bCs w:val="0"/>
          <w:i w:val="0"/>
          <w:iCs w:val="0"/>
          <w:u w:val="single"/>
        </w:rPr>
      </w:pPr>
      <w:r w:rsidRPr="009443BF">
        <w:rPr>
          <w:bCs w:val="0"/>
          <w:i w:val="0"/>
          <w:iCs w:val="0"/>
          <w:u w:val="single"/>
        </w:rPr>
        <w:t>Natural Sciences requirements</w:t>
      </w:r>
      <w:r>
        <w:rPr>
          <w:bCs w:val="0"/>
          <w:i w:val="0"/>
          <w:iCs w:val="0"/>
          <w:u w:val="single"/>
        </w:rPr>
        <w:t xml:space="preserve"> (4 Credit Hours)</w:t>
      </w:r>
      <w:r w:rsidRPr="009443BF">
        <w:rPr>
          <w:bCs w:val="0"/>
          <w:i w:val="0"/>
          <w:iCs w:val="0"/>
          <w:u w:val="single"/>
        </w:rPr>
        <w:t xml:space="preserve">: </w:t>
      </w:r>
    </w:p>
    <w:p w14:paraId="223C4A8E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BIO 130 General Biology</w:t>
      </w:r>
      <w:r>
        <w:rPr>
          <w:b w:val="0"/>
          <w:bCs w:val="0"/>
          <w:i w:val="0"/>
          <w:iCs w:val="0"/>
        </w:rPr>
        <w:t xml:space="preserve"> &amp; </w:t>
      </w:r>
      <w:r w:rsidRPr="009443BF">
        <w:rPr>
          <w:b w:val="0"/>
          <w:bCs w:val="0"/>
          <w:i w:val="0"/>
          <w:iCs w:val="0"/>
        </w:rPr>
        <w:t>BIO 110L Gen. Biology Lab</w:t>
      </w:r>
      <w:r>
        <w:rPr>
          <w:b w:val="0"/>
          <w:bCs w:val="0"/>
          <w:i w:val="0"/>
          <w:iCs w:val="0"/>
        </w:rPr>
        <w:t xml:space="preserve"> </w:t>
      </w:r>
      <w:r>
        <w:rPr>
          <w:bCs w:val="0"/>
          <w:i w:val="0"/>
          <w:iCs w:val="0"/>
        </w:rPr>
        <w:t>OR</w:t>
      </w:r>
      <w:r>
        <w:rPr>
          <w:b w:val="0"/>
          <w:bCs w:val="0"/>
          <w:i w:val="0"/>
          <w:iCs w:val="0"/>
        </w:rPr>
        <w:t xml:space="preserve"> </w:t>
      </w:r>
    </w:p>
    <w:p w14:paraId="7E04F7CF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CHEM 130 Gen. Chemistry</w:t>
      </w:r>
      <w:r>
        <w:rPr>
          <w:b w:val="0"/>
          <w:bCs w:val="0"/>
          <w:i w:val="0"/>
          <w:iCs w:val="0"/>
        </w:rPr>
        <w:t xml:space="preserve"> &amp; </w:t>
      </w:r>
      <w:r w:rsidRPr="009443BF">
        <w:rPr>
          <w:b w:val="0"/>
          <w:bCs w:val="0"/>
          <w:i w:val="0"/>
          <w:iCs w:val="0"/>
        </w:rPr>
        <w:t>CHEM 110L Gen. Chem. Lab</w:t>
      </w:r>
      <w:r>
        <w:rPr>
          <w:b w:val="0"/>
          <w:bCs w:val="0"/>
          <w:i w:val="0"/>
          <w:iCs w:val="0"/>
        </w:rPr>
        <w:t xml:space="preserve"> </w:t>
      </w:r>
      <w:r>
        <w:rPr>
          <w:bCs w:val="0"/>
          <w:i w:val="0"/>
          <w:iCs w:val="0"/>
        </w:rPr>
        <w:t>OR</w:t>
      </w:r>
    </w:p>
    <w:p w14:paraId="1FA3B251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ESC 130 Gen. Env. Health Science</w:t>
      </w:r>
      <w:r>
        <w:rPr>
          <w:b w:val="0"/>
          <w:bCs w:val="0"/>
          <w:i w:val="0"/>
          <w:iCs w:val="0"/>
        </w:rPr>
        <w:t xml:space="preserve"> &amp; </w:t>
      </w:r>
      <w:r w:rsidRPr="009443BF">
        <w:rPr>
          <w:b w:val="0"/>
          <w:bCs w:val="0"/>
          <w:i w:val="0"/>
          <w:iCs w:val="0"/>
        </w:rPr>
        <w:t>ESC 110L Gen EHS Lab</w:t>
      </w:r>
      <w:r>
        <w:rPr>
          <w:b w:val="0"/>
          <w:bCs w:val="0"/>
          <w:i w:val="0"/>
          <w:iCs w:val="0"/>
        </w:rPr>
        <w:t xml:space="preserve"> </w:t>
      </w:r>
      <w:r>
        <w:rPr>
          <w:bCs w:val="0"/>
          <w:i w:val="0"/>
          <w:iCs w:val="0"/>
        </w:rPr>
        <w:t>OR</w:t>
      </w:r>
    </w:p>
    <w:p w14:paraId="65FC997A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PHYS 140 Gen. Earth Science &amp; PHYS 140L</w:t>
      </w:r>
      <w:r>
        <w:rPr>
          <w:b w:val="0"/>
          <w:bCs w:val="0"/>
          <w:i w:val="0"/>
          <w:iCs w:val="0"/>
        </w:rPr>
        <w:t xml:space="preserve"> </w:t>
      </w:r>
      <w:r w:rsidRPr="009443BF">
        <w:rPr>
          <w:b w:val="0"/>
          <w:bCs w:val="0"/>
          <w:i w:val="0"/>
          <w:iCs w:val="0"/>
        </w:rPr>
        <w:t>Gen. Earth Science Lab</w:t>
      </w:r>
      <w:r>
        <w:rPr>
          <w:b w:val="0"/>
          <w:bCs w:val="0"/>
          <w:i w:val="0"/>
          <w:iCs w:val="0"/>
        </w:rPr>
        <w:t xml:space="preserve"> </w:t>
      </w:r>
      <w:r>
        <w:rPr>
          <w:bCs w:val="0"/>
          <w:i w:val="0"/>
          <w:iCs w:val="0"/>
        </w:rPr>
        <w:t>OR</w:t>
      </w:r>
    </w:p>
    <w:p w14:paraId="2698C52C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PHYS 141</w:t>
      </w:r>
      <w:r>
        <w:rPr>
          <w:b w:val="0"/>
          <w:bCs w:val="0"/>
          <w:i w:val="0"/>
          <w:iCs w:val="0"/>
        </w:rPr>
        <w:t xml:space="preserve"> </w:t>
      </w:r>
      <w:r w:rsidRPr="009443BF">
        <w:rPr>
          <w:b w:val="0"/>
          <w:bCs w:val="0"/>
          <w:i w:val="0"/>
          <w:iCs w:val="0"/>
        </w:rPr>
        <w:t>Physical Science &amp; PHYS 141L Physical Science Lab</w:t>
      </w:r>
    </w:p>
    <w:p w14:paraId="4DD0F962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</w:p>
    <w:p w14:paraId="64FBFA9E" w14:textId="77777777" w:rsidR="005906B7" w:rsidRPr="009443BF" w:rsidRDefault="005906B7" w:rsidP="005906B7">
      <w:pPr>
        <w:pStyle w:val="BodyTextIndent"/>
        <w:ind w:left="720"/>
        <w:rPr>
          <w:bCs w:val="0"/>
          <w:i w:val="0"/>
          <w:iCs w:val="0"/>
          <w:u w:val="single"/>
        </w:rPr>
      </w:pPr>
      <w:r w:rsidRPr="009443BF">
        <w:rPr>
          <w:bCs w:val="0"/>
          <w:i w:val="0"/>
          <w:iCs w:val="0"/>
          <w:u w:val="single"/>
        </w:rPr>
        <w:t>Health and Wellness</w:t>
      </w:r>
      <w:r>
        <w:rPr>
          <w:bCs w:val="0"/>
          <w:i w:val="0"/>
          <w:iCs w:val="0"/>
          <w:u w:val="single"/>
        </w:rPr>
        <w:t xml:space="preserve"> </w:t>
      </w:r>
      <w:r w:rsidRPr="009443BF">
        <w:rPr>
          <w:bCs w:val="0"/>
          <w:i w:val="0"/>
          <w:iCs w:val="0"/>
          <w:u w:val="single"/>
        </w:rPr>
        <w:t>requirements</w:t>
      </w:r>
      <w:r>
        <w:rPr>
          <w:bCs w:val="0"/>
          <w:i w:val="0"/>
          <w:iCs w:val="0"/>
          <w:u w:val="single"/>
        </w:rPr>
        <w:t xml:space="preserve"> (2 Credit Hours)</w:t>
      </w:r>
      <w:r w:rsidRPr="009443BF">
        <w:rPr>
          <w:bCs w:val="0"/>
          <w:i w:val="0"/>
          <w:iCs w:val="0"/>
          <w:u w:val="single"/>
        </w:rPr>
        <w:t xml:space="preserve">: </w:t>
      </w:r>
    </w:p>
    <w:p w14:paraId="31CA6D52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PE </w:t>
      </w:r>
      <w:r w:rsidRPr="009443BF">
        <w:rPr>
          <w:b w:val="0"/>
          <w:bCs w:val="0"/>
          <w:i w:val="0"/>
          <w:iCs w:val="0"/>
        </w:rPr>
        <w:t>Physical Education courses</w:t>
      </w:r>
      <w:r>
        <w:rPr>
          <w:b w:val="0"/>
          <w:bCs w:val="0"/>
          <w:i w:val="0"/>
          <w:iCs w:val="0"/>
        </w:rPr>
        <w:t xml:space="preserve"> </w:t>
      </w:r>
      <w:r>
        <w:rPr>
          <w:bCs w:val="0"/>
          <w:i w:val="0"/>
          <w:iCs w:val="0"/>
        </w:rPr>
        <w:t>OR</w:t>
      </w:r>
    </w:p>
    <w:p w14:paraId="3DD0A82C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HE 230 Health Education</w:t>
      </w:r>
      <w:r>
        <w:rPr>
          <w:b w:val="0"/>
          <w:bCs w:val="0"/>
          <w:i w:val="0"/>
          <w:iCs w:val="0"/>
        </w:rPr>
        <w:t xml:space="preserve"> </w:t>
      </w:r>
      <w:r>
        <w:rPr>
          <w:bCs w:val="0"/>
          <w:i w:val="0"/>
          <w:iCs w:val="0"/>
        </w:rPr>
        <w:t>OR</w:t>
      </w:r>
    </w:p>
    <w:p w14:paraId="08D08178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Military Science Labs</w:t>
      </w:r>
      <w:r>
        <w:rPr>
          <w:b w:val="0"/>
          <w:bCs w:val="0"/>
          <w:i w:val="0"/>
          <w:iCs w:val="0"/>
        </w:rPr>
        <w:t xml:space="preserve"> </w:t>
      </w:r>
      <w:r>
        <w:rPr>
          <w:bCs w:val="0"/>
          <w:i w:val="0"/>
          <w:iCs w:val="0"/>
        </w:rPr>
        <w:t>OR</w:t>
      </w:r>
    </w:p>
    <w:p w14:paraId="42039822" w14:textId="77777777" w:rsidR="005906B7" w:rsidRPr="009443BF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9443BF">
        <w:rPr>
          <w:b w:val="0"/>
          <w:bCs w:val="0"/>
          <w:i w:val="0"/>
          <w:iCs w:val="0"/>
        </w:rPr>
        <w:t>Marching Band</w:t>
      </w:r>
      <w:r>
        <w:rPr>
          <w:b w:val="0"/>
          <w:bCs w:val="0"/>
          <w:i w:val="0"/>
          <w:iCs w:val="0"/>
        </w:rPr>
        <w:t xml:space="preserve"> </w:t>
      </w:r>
    </w:p>
    <w:p w14:paraId="1EF02B64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</w:p>
    <w:p w14:paraId="7EBD6966" w14:textId="77777777" w:rsidR="005906B7" w:rsidRPr="009443BF" w:rsidRDefault="005906B7" w:rsidP="005906B7">
      <w:pPr>
        <w:pStyle w:val="BodyTextIndent"/>
        <w:ind w:left="720"/>
        <w:rPr>
          <w:bCs w:val="0"/>
          <w:i w:val="0"/>
          <w:iCs w:val="0"/>
          <w:u w:val="single"/>
        </w:rPr>
      </w:pPr>
      <w:r w:rsidRPr="003650B9">
        <w:rPr>
          <w:bCs w:val="0"/>
          <w:i w:val="0"/>
          <w:iCs w:val="0"/>
          <w:u w:val="single"/>
        </w:rPr>
        <w:t>Global and Intercultural Learning</w:t>
      </w:r>
      <w:r>
        <w:rPr>
          <w:bCs w:val="0"/>
          <w:i w:val="0"/>
          <w:iCs w:val="0"/>
          <w:u w:val="single"/>
        </w:rPr>
        <w:t xml:space="preserve"> </w:t>
      </w:r>
      <w:r w:rsidRPr="009443BF">
        <w:rPr>
          <w:bCs w:val="0"/>
          <w:i w:val="0"/>
          <w:iCs w:val="0"/>
          <w:u w:val="single"/>
        </w:rPr>
        <w:t>requirements</w:t>
      </w:r>
      <w:r>
        <w:rPr>
          <w:bCs w:val="0"/>
          <w:i w:val="0"/>
          <w:iCs w:val="0"/>
          <w:u w:val="single"/>
        </w:rPr>
        <w:t xml:space="preserve"> (12 Credit Hours)</w:t>
      </w:r>
      <w:r w:rsidRPr="009443BF">
        <w:rPr>
          <w:bCs w:val="0"/>
          <w:i w:val="0"/>
          <w:iCs w:val="0"/>
          <w:u w:val="single"/>
        </w:rPr>
        <w:t xml:space="preserve">: </w:t>
      </w:r>
    </w:p>
    <w:p w14:paraId="43817899" w14:textId="77777777" w:rsidR="005906B7" w:rsidRPr="003650B9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HIST 130 Introduction to </w:t>
      </w:r>
      <w:r w:rsidRPr="003650B9">
        <w:rPr>
          <w:b w:val="0"/>
          <w:bCs w:val="0"/>
          <w:i w:val="0"/>
          <w:iCs w:val="0"/>
        </w:rPr>
        <w:t>African American History (Mandatory)</w:t>
      </w:r>
    </w:p>
    <w:p w14:paraId="58FC59E0" w14:textId="77777777" w:rsidR="005906B7" w:rsidRPr="003650B9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FR 233 </w:t>
      </w:r>
      <w:r w:rsidRPr="003650B9">
        <w:rPr>
          <w:b w:val="0"/>
          <w:bCs w:val="0"/>
          <w:i w:val="0"/>
          <w:iCs w:val="0"/>
        </w:rPr>
        <w:t xml:space="preserve">Intermediate </w:t>
      </w:r>
      <w:r>
        <w:rPr>
          <w:b w:val="0"/>
          <w:bCs w:val="0"/>
          <w:i w:val="0"/>
          <w:iCs w:val="0"/>
        </w:rPr>
        <w:t xml:space="preserve">French </w:t>
      </w:r>
      <w:r w:rsidRPr="003650B9">
        <w:rPr>
          <w:bCs w:val="0"/>
          <w:i w:val="0"/>
          <w:iCs w:val="0"/>
        </w:rPr>
        <w:t>OR</w:t>
      </w:r>
      <w:r>
        <w:rPr>
          <w:b w:val="0"/>
          <w:bCs w:val="0"/>
          <w:i w:val="0"/>
          <w:iCs w:val="0"/>
        </w:rPr>
        <w:t xml:space="preserve"> SP 233 </w:t>
      </w:r>
      <w:r w:rsidRPr="003650B9">
        <w:rPr>
          <w:b w:val="0"/>
          <w:bCs w:val="0"/>
          <w:i w:val="0"/>
          <w:iCs w:val="0"/>
        </w:rPr>
        <w:t xml:space="preserve">Intermediate </w:t>
      </w:r>
      <w:r>
        <w:rPr>
          <w:b w:val="0"/>
          <w:bCs w:val="0"/>
          <w:i w:val="0"/>
          <w:iCs w:val="0"/>
        </w:rPr>
        <w:t xml:space="preserve">Spanish </w:t>
      </w:r>
      <w:r w:rsidRPr="003650B9">
        <w:rPr>
          <w:b w:val="0"/>
          <w:bCs w:val="0"/>
          <w:i w:val="0"/>
          <w:iCs w:val="0"/>
        </w:rPr>
        <w:t>(Mandatory)</w:t>
      </w:r>
    </w:p>
    <w:p w14:paraId="6410CD79" w14:textId="77777777" w:rsidR="005906B7" w:rsidRPr="003650B9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3650B9">
        <w:rPr>
          <w:b w:val="0"/>
          <w:bCs w:val="0"/>
          <w:i w:val="0"/>
          <w:iCs w:val="0"/>
          <w:u w:val="single"/>
        </w:rPr>
        <w:t>6 hours Chosen from the following options</w:t>
      </w:r>
      <w:r w:rsidRPr="003650B9">
        <w:rPr>
          <w:b w:val="0"/>
          <w:bCs w:val="0"/>
          <w:i w:val="0"/>
          <w:iCs w:val="0"/>
        </w:rPr>
        <w:t>:</w:t>
      </w:r>
    </w:p>
    <w:p w14:paraId="73A798C2" w14:textId="77777777" w:rsidR="005906B7" w:rsidRDefault="005906B7" w:rsidP="005906B7">
      <w:pPr>
        <w:pStyle w:val="BodyTextIndent"/>
        <w:ind w:left="720"/>
        <w:rPr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EC 130 Introduction to Economics </w:t>
      </w:r>
      <w:r w:rsidRPr="00056D16">
        <w:rPr>
          <w:bCs w:val="0"/>
          <w:i w:val="0"/>
          <w:iCs w:val="0"/>
        </w:rPr>
        <w:t>OR</w:t>
      </w:r>
    </w:p>
    <w:p w14:paraId="7F9C49B4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SOC 230 Introduction to Sociology</w:t>
      </w:r>
      <w:r w:rsidRPr="000E6E67">
        <w:rPr>
          <w:bCs w:val="0"/>
          <w:i w:val="0"/>
          <w:iCs w:val="0"/>
        </w:rPr>
        <w:t xml:space="preserve"> </w:t>
      </w:r>
      <w:r w:rsidRPr="00056D16">
        <w:rPr>
          <w:bCs w:val="0"/>
          <w:i w:val="0"/>
          <w:iCs w:val="0"/>
        </w:rPr>
        <w:t>OR</w:t>
      </w:r>
    </w:p>
    <w:p w14:paraId="29C468B7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PSY 230 Introduction to Psychology </w:t>
      </w:r>
      <w:r w:rsidRPr="00056D16">
        <w:rPr>
          <w:bCs w:val="0"/>
          <w:i w:val="0"/>
          <w:iCs w:val="0"/>
        </w:rPr>
        <w:t>OR</w:t>
      </w:r>
      <w:r w:rsidRPr="000E6E67">
        <w:rPr>
          <w:b w:val="0"/>
          <w:bCs w:val="0"/>
          <w:i w:val="0"/>
          <w:iCs w:val="0"/>
        </w:rPr>
        <w:t xml:space="preserve"> </w:t>
      </w:r>
    </w:p>
    <w:p w14:paraId="6EF204BA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AC77C9">
        <w:rPr>
          <w:b w:val="0"/>
          <w:bCs w:val="0"/>
          <w:i w:val="0"/>
          <w:iCs w:val="0"/>
        </w:rPr>
        <w:t>PHIL 230 General Philosophy</w:t>
      </w:r>
    </w:p>
    <w:p w14:paraId="55AC4203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</w:p>
    <w:p w14:paraId="4C6D6367" w14:textId="77777777" w:rsidR="005906B7" w:rsidRPr="009443BF" w:rsidRDefault="005906B7" w:rsidP="005906B7">
      <w:pPr>
        <w:pStyle w:val="BodyTextIndent"/>
        <w:ind w:left="720"/>
        <w:rPr>
          <w:bCs w:val="0"/>
          <w:i w:val="0"/>
          <w:iCs w:val="0"/>
          <w:u w:val="single"/>
        </w:rPr>
      </w:pPr>
      <w:r w:rsidRPr="001E7014">
        <w:rPr>
          <w:bCs w:val="0"/>
          <w:i w:val="0"/>
          <w:iCs w:val="0"/>
          <w:u w:val="single"/>
        </w:rPr>
        <w:t xml:space="preserve">Personal and Career Development </w:t>
      </w:r>
      <w:r w:rsidRPr="009443BF">
        <w:rPr>
          <w:bCs w:val="0"/>
          <w:i w:val="0"/>
          <w:iCs w:val="0"/>
          <w:u w:val="single"/>
        </w:rPr>
        <w:t>requirements</w:t>
      </w:r>
      <w:r>
        <w:rPr>
          <w:bCs w:val="0"/>
          <w:i w:val="0"/>
          <w:iCs w:val="0"/>
          <w:u w:val="single"/>
        </w:rPr>
        <w:t xml:space="preserve"> (4 Credit Hours)</w:t>
      </w:r>
      <w:r w:rsidRPr="009443BF">
        <w:rPr>
          <w:bCs w:val="0"/>
          <w:i w:val="0"/>
          <w:iCs w:val="0"/>
          <w:u w:val="single"/>
        </w:rPr>
        <w:t xml:space="preserve">: </w:t>
      </w:r>
    </w:p>
    <w:p w14:paraId="1B8B38FE" w14:textId="77777777" w:rsidR="005906B7" w:rsidRPr="001E7014" w:rsidRDefault="005906B7" w:rsidP="005906B7">
      <w:pPr>
        <w:pStyle w:val="BodyTextIndent"/>
        <w:ind w:firstLine="720"/>
        <w:rPr>
          <w:b w:val="0"/>
          <w:bCs w:val="0"/>
          <w:i w:val="0"/>
          <w:iCs w:val="0"/>
        </w:rPr>
      </w:pPr>
      <w:r w:rsidRPr="001E7014">
        <w:rPr>
          <w:b w:val="0"/>
          <w:bCs w:val="0"/>
          <w:i w:val="0"/>
          <w:iCs w:val="0"/>
        </w:rPr>
        <w:t>HASS</w:t>
      </w:r>
      <w:r>
        <w:rPr>
          <w:b w:val="0"/>
          <w:bCs w:val="0"/>
          <w:i w:val="0"/>
          <w:iCs w:val="0"/>
        </w:rPr>
        <w:t xml:space="preserve"> </w:t>
      </w:r>
      <w:r w:rsidRPr="001E7014">
        <w:rPr>
          <w:b w:val="0"/>
          <w:bCs w:val="0"/>
          <w:i w:val="0"/>
          <w:iCs w:val="0"/>
        </w:rPr>
        <w:t>111 The College Experience I</w:t>
      </w:r>
      <w:r>
        <w:rPr>
          <w:b w:val="0"/>
          <w:bCs w:val="0"/>
          <w:i w:val="0"/>
          <w:iCs w:val="0"/>
        </w:rPr>
        <w:t xml:space="preserve"> (1</w:t>
      </w:r>
      <w:r w:rsidRPr="001E7014">
        <w:rPr>
          <w:b w:val="0"/>
          <w:bCs w:val="0"/>
          <w:i w:val="0"/>
          <w:iCs w:val="0"/>
        </w:rPr>
        <w:t xml:space="preserve"> SCH</w:t>
      </w:r>
      <w:r>
        <w:rPr>
          <w:b w:val="0"/>
          <w:bCs w:val="0"/>
          <w:i w:val="0"/>
          <w:iCs w:val="0"/>
        </w:rPr>
        <w:t>)</w:t>
      </w:r>
    </w:p>
    <w:p w14:paraId="47162231" w14:textId="77777777" w:rsidR="005906B7" w:rsidRPr="001E7014" w:rsidRDefault="005906B7" w:rsidP="005906B7">
      <w:pPr>
        <w:pStyle w:val="BodyTextIndent"/>
        <w:ind w:firstLine="720"/>
        <w:rPr>
          <w:b w:val="0"/>
          <w:bCs w:val="0"/>
          <w:i w:val="0"/>
          <w:iCs w:val="0"/>
        </w:rPr>
      </w:pPr>
      <w:r w:rsidRPr="001E7014">
        <w:rPr>
          <w:b w:val="0"/>
          <w:bCs w:val="0"/>
          <w:i w:val="0"/>
          <w:iCs w:val="0"/>
        </w:rPr>
        <w:lastRenderedPageBreak/>
        <w:t>HASS</w:t>
      </w:r>
      <w:r>
        <w:rPr>
          <w:b w:val="0"/>
          <w:bCs w:val="0"/>
          <w:i w:val="0"/>
          <w:iCs w:val="0"/>
        </w:rPr>
        <w:t xml:space="preserve"> </w:t>
      </w:r>
      <w:r w:rsidRPr="001E7014">
        <w:rPr>
          <w:b w:val="0"/>
          <w:bCs w:val="0"/>
          <w:i w:val="0"/>
          <w:iCs w:val="0"/>
        </w:rPr>
        <w:t>112 The College Experience II</w:t>
      </w:r>
      <w:r>
        <w:rPr>
          <w:b w:val="0"/>
          <w:bCs w:val="0"/>
          <w:i w:val="0"/>
          <w:iCs w:val="0"/>
        </w:rPr>
        <w:t xml:space="preserve"> (1</w:t>
      </w:r>
      <w:r w:rsidRPr="001E7014">
        <w:rPr>
          <w:b w:val="0"/>
          <w:bCs w:val="0"/>
          <w:i w:val="0"/>
          <w:iCs w:val="0"/>
        </w:rPr>
        <w:t xml:space="preserve"> SCH</w:t>
      </w:r>
      <w:r>
        <w:rPr>
          <w:b w:val="0"/>
          <w:bCs w:val="0"/>
          <w:i w:val="0"/>
          <w:iCs w:val="0"/>
        </w:rPr>
        <w:t>)</w:t>
      </w:r>
    </w:p>
    <w:p w14:paraId="372A9B4D" w14:textId="77777777" w:rsidR="005906B7" w:rsidRDefault="005906B7" w:rsidP="005906B7">
      <w:pPr>
        <w:pStyle w:val="BodyTextIndent"/>
        <w:ind w:firstLine="720"/>
        <w:rPr>
          <w:b w:val="0"/>
          <w:bCs w:val="0"/>
          <w:i w:val="0"/>
          <w:iCs w:val="0"/>
        </w:rPr>
      </w:pPr>
      <w:r w:rsidRPr="001E7014">
        <w:rPr>
          <w:b w:val="0"/>
          <w:bCs w:val="0"/>
          <w:i w:val="0"/>
          <w:iCs w:val="0"/>
        </w:rPr>
        <w:t>HASS</w:t>
      </w:r>
      <w:r>
        <w:rPr>
          <w:b w:val="0"/>
          <w:bCs w:val="0"/>
          <w:i w:val="0"/>
          <w:iCs w:val="0"/>
        </w:rPr>
        <w:t xml:space="preserve"> </w:t>
      </w:r>
      <w:r w:rsidRPr="001E7014">
        <w:rPr>
          <w:b w:val="0"/>
          <w:bCs w:val="0"/>
          <w:i w:val="0"/>
          <w:iCs w:val="0"/>
        </w:rPr>
        <w:t xml:space="preserve">221 Professional Pathways Development </w:t>
      </w:r>
      <w:r>
        <w:rPr>
          <w:b w:val="0"/>
          <w:bCs w:val="0"/>
          <w:i w:val="0"/>
          <w:iCs w:val="0"/>
        </w:rPr>
        <w:t>(</w:t>
      </w:r>
      <w:r w:rsidRPr="001E7014">
        <w:rPr>
          <w:b w:val="0"/>
          <w:bCs w:val="0"/>
          <w:i w:val="0"/>
          <w:iCs w:val="0"/>
        </w:rPr>
        <w:t>2 SCH</w:t>
      </w:r>
      <w:r>
        <w:rPr>
          <w:b w:val="0"/>
          <w:bCs w:val="0"/>
          <w:i w:val="0"/>
          <w:iCs w:val="0"/>
        </w:rPr>
        <w:t>)</w:t>
      </w:r>
    </w:p>
    <w:p w14:paraId="7894A938" w14:textId="77777777" w:rsidR="005906B7" w:rsidRDefault="005906B7" w:rsidP="005906B7">
      <w:pPr>
        <w:pStyle w:val="BodyTextIndent"/>
        <w:rPr>
          <w:b w:val="0"/>
          <w:bCs w:val="0"/>
          <w:i w:val="0"/>
          <w:iCs w:val="0"/>
        </w:rPr>
      </w:pPr>
    </w:p>
    <w:p w14:paraId="7A2CB7C9" w14:textId="7B043D75" w:rsidR="005906B7" w:rsidRDefault="00291C49" w:rsidP="005906B7">
      <w:pPr>
        <w:pStyle w:val="BodyTextIndent"/>
      </w:pPr>
      <w:r>
        <w:t xml:space="preserve">PRIMARY </w:t>
      </w:r>
      <w:r w:rsidR="005906B7">
        <w:t>REQUIRED COURSES (17 courses, 51 hours)</w:t>
      </w:r>
    </w:p>
    <w:p w14:paraId="20939055" w14:textId="567AE3BE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23</w:t>
      </w:r>
      <w:r w:rsidR="00291C49">
        <w:rPr>
          <w:b w:val="0"/>
          <w:bCs w:val="0"/>
          <w:i w:val="0"/>
          <w:iCs w:val="0"/>
        </w:rPr>
        <w:t>1</w:t>
      </w:r>
      <w:r>
        <w:rPr>
          <w:b w:val="0"/>
          <w:bCs w:val="0"/>
          <w:i w:val="0"/>
          <w:iCs w:val="0"/>
        </w:rPr>
        <w:t xml:space="preserve"> Introduction to Political Science</w:t>
      </w:r>
    </w:p>
    <w:p w14:paraId="5814DF86" w14:textId="38383BFF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POLS 233 </w:t>
      </w:r>
      <w:r w:rsidR="00291C49">
        <w:rPr>
          <w:b w:val="0"/>
          <w:bCs w:val="0"/>
          <w:i w:val="0"/>
          <w:iCs w:val="0"/>
        </w:rPr>
        <w:t xml:space="preserve">Introduction to </w:t>
      </w:r>
      <w:r>
        <w:rPr>
          <w:b w:val="0"/>
          <w:bCs w:val="0"/>
          <w:i w:val="0"/>
          <w:iCs w:val="0"/>
        </w:rPr>
        <w:t>American National Government</w:t>
      </w:r>
    </w:p>
    <w:p w14:paraId="33CFFEEF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234 Introduction to International Relations</w:t>
      </w:r>
    </w:p>
    <w:p w14:paraId="4D73D5D7" w14:textId="4668C4B8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0E6E67">
        <w:rPr>
          <w:b w:val="0"/>
          <w:bCs w:val="0"/>
          <w:i w:val="0"/>
          <w:iCs w:val="0"/>
        </w:rPr>
        <w:t>SS 230 Statistics in the Social Sciences</w:t>
      </w:r>
      <w:r w:rsidR="00291C49">
        <w:rPr>
          <w:b w:val="0"/>
          <w:bCs w:val="0"/>
          <w:i w:val="0"/>
          <w:iCs w:val="0"/>
        </w:rPr>
        <w:t xml:space="preserve"> (Prerequisite for POLS 332 Scope and Methods of Political Science)</w:t>
      </w:r>
    </w:p>
    <w:p w14:paraId="6FDF69BA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332 Scope and Methods of Political Science (</w:t>
      </w:r>
      <w:r w:rsidRPr="000E6E67">
        <w:rPr>
          <w:bCs w:val="0"/>
          <w:i w:val="0"/>
          <w:iCs w:val="0"/>
        </w:rPr>
        <w:t>OR</w:t>
      </w:r>
      <w:r>
        <w:rPr>
          <w:bCs w:val="0"/>
          <w:i w:val="0"/>
          <w:iCs w:val="0"/>
        </w:rPr>
        <w:t xml:space="preserve"> </w:t>
      </w:r>
      <w:r w:rsidRPr="000E6E67">
        <w:rPr>
          <w:b w:val="0"/>
          <w:bCs w:val="0"/>
          <w:i w:val="0"/>
          <w:iCs w:val="0"/>
        </w:rPr>
        <w:t>SS 233 Quantitative Research Methods</w:t>
      </w:r>
      <w:r>
        <w:rPr>
          <w:b w:val="0"/>
          <w:bCs w:val="0"/>
          <w:i w:val="0"/>
          <w:iCs w:val="0"/>
        </w:rPr>
        <w:t xml:space="preserve"> </w:t>
      </w:r>
      <w:r w:rsidRPr="000E6E67">
        <w:rPr>
          <w:bCs w:val="0"/>
          <w:i w:val="0"/>
          <w:iCs w:val="0"/>
        </w:rPr>
        <w:t>OR</w:t>
      </w:r>
    </w:p>
    <w:p w14:paraId="68E7EF7E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 w:rsidRPr="000E6E67">
        <w:rPr>
          <w:b w:val="0"/>
          <w:bCs w:val="0"/>
          <w:i w:val="0"/>
          <w:iCs w:val="0"/>
        </w:rPr>
        <w:t>SS 236 Qualitative Research Methods</w:t>
      </w:r>
      <w:r>
        <w:rPr>
          <w:b w:val="0"/>
          <w:bCs w:val="0"/>
          <w:i w:val="0"/>
          <w:iCs w:val="0"/>
        </w:rPr>
        <w:t>)</w:t>
      </w:r>
    </w:p>
    <w:p w14:paraId="24DB9668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333 Introduction to Political Thought</w:t>
      </w:r>
    </w:p>
    <w:p w14:paraId="1725E143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336 Introduction to Public Administration</w:t>
      </w:r>
    </w:p>
    <w:p w14:paraId="233F73C6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431 Modern Political Thought</w:t>
      </w:r>
    </w:p>
    <w:p w14:paraId="544941C1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434 Comparative Politics</w:t>
      </w:r>
    </w:p>
    <w:p w14:paraId="196C6640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437 Political Science Applied Research I</w:t>
      </w:r>
    </w:p>
    <w:p w14:paraId="6E9B769F" w14:textId="1E958AC2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438 Political Science Applied Research II</w:t>
      </w:r>
    </w:p>
    <w:p w14:paraId="115C79F9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330 State and Local Government or POLS 331 Municipal Government</w:t>
      </w:r>
    </w:p>
    <w:p w14:paraId="23C0060C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338 American Political Parties and Elections</w:t>
      </w:r>
    </w:p>
    <w:p w14:paraId="18B4C3DE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430A The U.S. Congress</w:t>
      </w:r>
    </w:p>
    <w:p w14:paraId="69CAD664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430B The U.S. Presidency</w:t>
      </w:r>
    </w:p>
    <w:p w14:paraId="258FA3C1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POLS 430C The U.S. Supreme Court</w:t>
      </w:r>
    </w:p>
    <w:p w14:paraId="20F9AE12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SSCJ 440 Internship</w:t>
      </w:r>
    </w:p>
    <w:p w14:paraId="69F905B2" w14:textId="1289EC65" w:rsidR="00291C49" w:rsidRDefault="00291C49" w:rsidP="005906B7">
      <w:pPr>
        <w:pStyle w:val="BodyTextIndent"/>
        <w:ind w:left="720"/>
        <w:rPr>
          <w:b w:val="0"/>
          <w:bCs w:val="0"/>
          <w:i w:val="0"/>
          <w:iCs w:val="0"/>
        </w:rPr>
      </w:pPr>
    </w:p>
    <w:p w14:paraId="3C063128" w14:textId="5C813FD6" w:rsidR="00291C49" w:rsidRDefault="00291C49" w:rsidP="00291C49">
      <w:pPr>
        <w:pStyle w:val="BodyTextIndent"/>
      </w:pPr>
      <w:r>
        <w:t>OTHER REQUIRED COURSES (7 courses, 21 hours)</w:t>
      </w:r>
    </w:p>
    <w:p w14:paraId="12D3935E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Csc 131 Introduction</w:t>
      </w:r>
      <w:r w:rsidRPr="00D72ABE">
        <w:rPr>
          <w:b w:val="0"/>
          <w:bCs w:val="0"/>
          <w:i w:val="0"/>
          <w:iCs w:val="0"/>
        </w:rPr>
        <w:t xml:space="preserve"> to Computer</w:t>
      </w:r>
    </w:p>
    <w:p w14:paraId="59C92802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HIST 131 World Civilization I</w:t>
      </w:r>
    </w:p>
    <w:p w14:paraId="1510AAAC" w14:textId="77777777" w:rsidR="005906B7" w:rsidRDefault="005906B7" w:rsidP="005906B7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HIST 132 World Civilization II</w:t>
      </w:r>
    </w:p>
    <w:p w14:paraId="161253AD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HIST 231 U.S. History I</w:t>
      </w:r>
    </w:p>
    <w:p w14:paraId="5820C2FA" w14:textId="77777777" w:rsidR="00291C49" w:rsidRDefault="00291C49" w:rsidP="00291C49">
      <w:pPr>
        <w:pStyle w:val="BodyTextIndent"/>
        <w:ind w:left="7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HIST 232 U.S. History II</w:t>
      </w:r>
    </w:p>
    <w:p w14:paraId="3B704913" w14:textId="77777777" w:rsidR="005906B7" w:rsidRDefault="005906B7" w:rsidP="005906B7">
      <w:pPr>
        <w:pStyle w:val="BodyTextIndent"/>
        <w:ind w:firstLine="720"/>
        <w:rPr>
          <w:b w:val="0"/>
          <w:bCs w:val="0"/>
          <w:i w:val="0"/>
          <w:iCs w:val="0"/>
        </w:rPr>
      </w:pPr>
      <w:r w:rsidRPr="005677E3">
        <w:rPr>
          <w:b w:val="0"/>
          <w:bCs w:val="0"/>
          <w:i w:val="0"/>
          <w:iCs w:val="0"/>
        </w:rPr>
        <w:t>SS 232 Critical Thinking and Logical Analysis in the Social and Behavioral Sciences</w:t>
      </w:r>
      <w:r w:rsidRPr="00D03230">
        <w:rPr>
          <w:b w:val="0"/>
          <w:bCs w:val="0"/>
          <w:i w:val="0"/>
          <w:iCs w:val="0"/>
        </w:rPr>
        <w:t xml:space="preserve"> </w:t>
      </w:r>
    </w:p>
    <w:p w14:paraId="5DB02768" w14:textId="0FEF48C1" w:rsidR="005906B7" w:rsidRDefault="00AA605C" w:rsidP="005906B7">
      <w:pPr>
        <w:pStyle w:val="BodyTextIndent"/>
        <w:ind w:firstLine="720"/>
        <w:rPr>
          <w:b w:val="0"/>
          <w:bCs w:val="0"/>
          <w:i w:val="0"/>
          <w:iCs w:val="0"/>
        </w:rPr>
      </w:pPr>
      <w:r w:rsidRPr="00AA605C">
        <w:rPr>
          <w:b w:val="0"/>
          <w:bCs w:val="0"/>
          <w:i w:val="0"/>
          <w:iCs w:val="0"/>
        </w:rPr>
        <w:t xml:space="preserve">PHIL </w:t>
      </w:r>
      <w:r w:rsidR="00A8041E">
        <w:rPr>
          <w:b w:val="0"/>
          <w:bCs w:val="0"/>
          <w:i w:val="0"/>
          <w:iCs w:val="0"/>
        </w:rPr>
        <w:t>430</w:t>
      </w:r>
      <w:r>
        <w:rPr>
          <w:b w:val="0"/>
          <w:bCs w:val="0"/>
          <w:i w:val="0"/>
          <w:iCs w:val="0"/>
        </w:rPr>
        <w:t xml:space="preserve"> </w:t>
      </w:r>
      <w:r w:rsidR="00A8041E">
        <w:rPr>
          <w:b w:val="0"/>
          <w:bCs w:val="0"/>
          <w:i w:val="0"/>
          <w:iCs w:val="0"/>
        </w:rPr>
        <w:t xml:space="preserve">Social </w:t>
      </w:r>
      <w:r w:rsidRPr="00AA605C">
        <w:rPr>
          <w:b w:val="0"/>
          <w:bCs w:val="0"/>
          <w:i w:val="0"/>
          <w:iCs w:val="0"/>
        </w:rPr>
        <w:t>Ethics</w:t>
      </w:r>
    </w:p>
    <w:p w14:paraId="1B3606A2" w14:textId="77777777" w:rsidR="005906B7" w:rsidRDefault="005906B7" w:rsidP="005906B7">
      <w:pPr>
        <w:pStyle w:val="BodyTextIndent"/>
      </w:pPr>
    </w:p>
    <w:p w14:paraId="02A93405" w14:textId="77777777" w:rsidR="005906B7" w:rsidRPr="008943A9" w:rsidRDefault="005906B7" w:rsidP="005906B7">
      <w:pPr>
        <w:pStyle w:val="BodyTextIndent"/>
        <w:rPr>
          <w:bCs w:val="0"/>
          <w:iCs w:val="0"/>
        </w:rPr>
      </w:pPr>
      <w:r w:rsidRPr="008943A9">
        <w:rPr>
          <w:bCs w:val="0"/>
          <w:iCs w:val="0"/>
        </w:rPr>
        <w:t>ELECTIVES or DECLARED MINOR REQUIREMENTS</w:t>
      </w:r>
      <w:r>
        <w:rPr>
          <w:bCs w:val="0"/>
          <w:iCs w:val="0"/>
        </w:rPr>
        <w:t xml:space="preserve"> </w:t>
      </w:r>
      <w:r w:rsidRPr="008F5E42">
        <w:rPr>
          <w:b w:val="0"/>
          <w:bCs w:val="0"/>
          <w:i w:val="0"/>
          <w:iCs w:val="0"/>
        </w:rPr>
        <w:t>(</w:t>
      </w:r>
      <w:r>
        <w:rPr>
          <w:bCs w:val="0"/>
          <w:iCs w:val="0"/>
        </w:rPr>
        <w:t>19</w:t>
      </w:r>
      <w:r w:rsidRPr="008F5E42">
        <w:rPr>
          <w:bCs w:val="0"/>
          <w:iCs w:val="0"/>
        </w:rPr>
        <w:t xml:space="preserve"> Hours</w:t>
      </w:r>
      <w:r w:rsidRPr="008F5E42">
        <w:rPr>
          <w:b w:val="0"/>
          <w:bCs w:val="0"/>
          <w:i w:val="0"/>
          <w:iCs w:val="0"/>
        </w:rPr>
        <w:t>)</w:t>
      </w:r>
    </w:p>
    <w:p w14:paraId="303D5C04" w14:textId="77777777" w:rsidR="005906B7" w:rsidRDefault="005906B7" w:rsidP="005906B7">
      <w:pPr>
        <w:pStyle w:val="BodyTextIndent"/>
        <w:ind w:left="720"/>
      </w:pPr>
      <w:r>
        <w:rPr>
          <w:b w:val="0"/>
          <w:bCs w:val="0"/>
          <w:i w:val="0"/>
          <w:iCs w:val="0"/>
        </w:rPr>
        <w:t>Six (6) to seven (7) elective</w:t>
      </w:r>
      <w:r w:rsidRPr="008F5E42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courses.  These electives may also constitute the requirements for a </w:t>
      </w:r>
      <w:r w:rsidRPr="001C632D">
        <w:rPr>
          <w:bCs w:val="0"/>
          <w:iCs w:val="0"/>
        </w:rPr>
        <w:t>declared minor</w:t>
      </w:r>
      <w:r>
        <w:rPr>
          <w:b w:val="0"/>
          <w:bCs w:val="0"/>
          <w:i w:val="0"/>
          <w:iCs w:val="0"/>
        </w:rPr>
        <w:t>.</w:t>
      </w:r>
    </w:p>
    <w:p w14:paraId="14B25663" w14:textId="77777777" w:rsidR="00291C49" w:rsidRDefault="00291C49" w:rsidP="005906B7">
      <w:pPr>
        <w:pStyle w:val="BodyTextIndent"/>
        <w:ind w:left="-90"/>
        <w:rPr>
          <w:b w:val="0"/>
          <w:i w:val="0"/>
          <w:sz w:val="24"/>
          <w:szCs w:val="24"/>
        </w:rPr>
      </w:pPr>
    </w:p>
    <w:p w14:paraId="1EBB82EE" w14:textId="77777777" w:rsidR="00291C49" w:rsidRDefault="00291C49" w:rsidP="005906B7">
      <w:pPr>
        <w:pStyle w:val="BodyTextIndent"/>
        <w:ind w:left="-90"/>
        <w:rPr>
          <w:b w:val="0"/>
          <w:i w:val="0"/>
          <w:sz w:val="24"/>
          <w:szCs w:val="24"/>
        </w:rPr>
      </w:pPr>
    </w:p>
    <w:p w14:paraId="3BB1B699" w14:textId="77777777" w:rsidR="00291C49" w:rsidRDefault="00291C49" w:rsidP="005906B7">
      <w:pPr>
        <w:pStyle w:val="BodyTextIndent"/>
        <w:ind w:left="-90"/>
        <w:rPr>
          <w:b w:val="0"/>
          <w:i w:val="0"/>
          <w:sz w:val="24"/>
          <w:szCs w:val="24"/>
        </w:rPr>
      </w:pPr>
    </w:p>
    <w:p w14:paraId="1F0B5A42" w14:textId="77777777" w:rsidR="00291C49" w:rsidRDefault="00291C49" w:rsidP="005906B7">
      <w:pPr>
        <w:pStyle w:val="BodyTextIndent"/>
        <w:ind w:left="-90"/>
        <w:rPr>
          <w:b w:val="0"/>
          <w:i w:val="0"/>
          <w:sz w:val="24"/>
          <w:szCs w:val="24"/>
        </w:rPr>
      </w:pPr>
    </w:p>
    <w:p w14:paraId="3CFFC1C6" w14:textId="2BB6CE0C" w:rsidR="005906B7" w:rsidRPr="002B744E" w:rsidRDefault="005906B7" w:rsidP="005906B7">
      <w:pPr>
        <w:pStyle w:val="BodyTextIndent"/>
        <w:ind w:left="-90"/>
        <w:rPr>
          <w:b w:val="0"/>
          <w:i w:val="0"/>
          <w:sz w:val="24"/>
          <w:szCs w:val="24"/>
        </w:rPr>
      </w:pPr>
      <w:r w:rsidRPr="002B744E">
        <w:rPr>
          <w:b w:val="0"/>
          <w:i w:val="0"/>
          <w:sz w:val="24"/>
          <w:szCs w:val="24"/>
        </w:rPr>
        <w:lastRenderedPageBreak/>
        <w:t>PROGRAM OF STUDY IN POLITICAL SCIENCE</w:t>
      </w:r>
    </w:p>
    <w:p w14:paraId="37E97EDE" w14:textId="77777777" w:rsidR="005906B7" w:rsidRDefault="005906B7" w:rsidP="005906B7">
      <w:r w:rsidRPr="00F85F5D">
        <w:t>FRESHMAN YEAR</w:t>
      </w:r>
    </w:p>
    <w:p w14:paraId="13B4EE75" w14:textId="77777777" w:rsidR="005906B7" w:rsidRPr="00AA2EA9" w:rsidRDefault="005906B7" w:rsidP="005906B7">
      <w:r w:rsidRPr="00F85F5D">
        <w:t>First Semester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ab/>
        <w:t xml:space="preserve">  </w:t>
      </w:r>
      <w:r w:rsidRPr="00F85F5D">
        <w:t>SCH</w:t>
      </w:r>
      <w:r>
        <w:tab/>
        <w:t xml:space="preserve">  </w:t>
      </w:r>
      <w:r w:rsidRPr="00F85F5D">
        <w:t>Second Semester</w:t>
      </w:r>
      <w:r>
        <w:tab/>
      </w:r>
      <w:r>
        <w:tab/>
      </w:r>
      <w:r>
        <w:tab/>
        <w:t xml:space="preserve">     </w:t>
      </w:r>
      <w:r w:rsidRPr="00F85F5D">
        <w:t>SCH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"/>
        <w:gridCol w:w="3083"/>
        <w:gridCol w:w="450"/>
        <w:gridCol w:w="294"/>
        <w:gridCol w:w="1326"/>
        <w:gridCol w:w="3240"/>
        <w:gridCol w:w="450"/>
      </w:tblGrid>
      <w:tr w:rsidR="005906B7" w:rsidRPr="00AA2EA9" w14:paraId="1C96BC0B" w14:textId="77777777" w:rsidTr="007847FC">
        <w:tc>
          <w:tcPr>
            <w:tcW w:w="1322" w:type="dxa"/>
            <w:shd w:val="clear" w:color="auto" w:fill="auto"/>
          </w:tcPr>
          <w:p w14:paraId="1F2CAFE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ENG 131</w:t>
            </w:r>
          </w:p>
        </w:tc>
        <w:tc>
          <w:tcPr>
            <w:tcW w:w="3083" w:type="dxa"/>
            <w:shd w:val="clear" w:color="auto" w:fill="auto"/>
          </w:tcPr>
          <w:p w14:paraId="10643F7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Analysis &amp; Argumentation</w:t>
            </w:r>
          </w:p>
        </w:tc>
        <w:tc>
          <w:tcPr>
            <w:tcW w:w="450" w:type="dxa"/>
            <w:shd w:val="clear" w:color="auto" w:fill="auto"/>
          </w:tcPr>
          <w:p w14:paraId="70E4050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94" w:type="dxa"/>
            <w:shd w:val="clear" w:color="auto" w:fill="auto"/>
          </w:tcPr>
          <w:p w14:paraId="76A107D2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1AB60B49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ENG 132</w:t>
            </w:r>
          </w:p>
        </w:tc>
        <w:tc>
          <w:tcPr>
            <w:tcW w:w="3240" w:type="dxa"/>
            <w:shd w:val="clear" w:color="auto" w:fill="auto"/>
          </w:tcPr>
          <w:p w14:paraId="54DBBD1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Information Literacy &amp; Research</w:t>
            </w:r>
          </w:p>
        </w:tc>
        <w:tc>
          <w:tcPr>
            <w:tcW w:w="450" w:type="dxa"/>
            <w:shd w:val="clear" w:color="auto" w:fill="auto"/>
          </w:tcPr>
          <w:p w14:paraId="0CF1354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00A91070" w14:textId="77777777" w:rsidTr="007847FC">
        <w:tc>
          <w:tcPr>
            <w:tcW w:w="1322" w:type="dxa"/>
            <w:shd w:val="clear" w:color="auto" w:fill="auto"/>
          </w:tcPr>
          <w:p w14:paraId="5DB8A92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MATH 132</w:t>
            </w:r>
          </w:p>
        </w:tc>
        <w:tc>
          <w:tcPr>
            <w:tcW w:w="3083" w:type="dxa"/>
            <w:shd w:val="clear" w:color="auto" w:fill="auto"/>
          </w:tcPr>
          <w:p w14:paraId="103DBE4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Gen. College Math I</w:t>
            </w:r>
          </w:p>
        </w:tc>
        <w:tc>
          <w:tcPr>
            <w:tcW w:w="450" w:type="dxa"/>
            <w:shd w:val="clear" w:color="auto" w:fill="auto"/>
          </w:tcPr>
          <w:p w14:paraId="2BBA128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94" w:type="dxa"/>
            <w:shd w:val="clear" w:color="auto" w:fill="auto"/>
          </w:tcPr>
          <w:p w14:paraId="1C6558E7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77104E9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MATH 134</w:t>
            </w:r>
          </w:p>
        </w:tc>
        <w:tc>
          <w:tcPr>
            <w:tcW w:w="3240" w:type="dxa"/>
            <w:shd w:val="clear" w:color="auto" w:fill="auto"/>
          </w:tcPr>
          <w:p w14:paraId="47A2D07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Gen. College Math II</w:t>
            </w:r>
          </w:p>
        </w:tc>
        <w:tc>
          <w:tcPr>
            <w:tcW w:w="450" w:type="dxa"/>
            <w:shd w:val="clear" w:color="auto" w:fill="auto"/>
          </w:tcPr>
          <w:p w14:paraId="4C2348B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6503D4E8" w14:textId="77777777" w:rsidTr="007847FC">
        <w:tc>
          <w:tcPr>
            <w:tcW w:w="1322" w:type="dxa"/>
            <w:shd w:val="clear" w:color="auto" w:fill="auto"/>
          </w:tcPr>
          <w:p w14:paraId="70E8538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BIO 130 &amp; 110L / PHYS 141 &amp; 141L </w:t>
            </w:r>
          </w:p>
        </w:tc>
        <w:tc>
          <w:tcPr>
            <w:tcW w:w="3083" w:type="dxa"/>
            <w:shd w:val="clear" w:color="auto" w:fill="auto"/>
          </w:tcPr>
          <w:p w14:paraId="1BD86C4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General Biology/Lab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Gen. Physical Sci/Lab</w:t>
            </w:r>
          </w:p>
        </w:tc>
        <w:tc>
          <w:tcPr>
            <w:tcW w:w="450" w:type="dxa"/>
            <w:shd w:val="clear" w:color="auto" w:fill="auto"/>
          </w:tcPr>
          <w:p w14:paraId="58BDF0A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4</w:t>
            </w:r>
          </w:p>
        </w:tc>
        <w:tc>
          <w:tcPr>
            <w:tcW w:w="294" w:type="dxa"/>
            <w:shd w:val="clear" w:color="auto" w:fill="auto"/>
          </w:tcPr>
          <w:p w14:paraId="09C6E861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2ECD8850" w14:textId="2473ED00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23</w:t>
            </w:r>
            <w:r w:rsidR="007F35DC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14:paraId="1DF32BF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Introduction to Political Science</w:t>
            </w:r>
          </w:p>
        </w:tc>
        <w:tc>
          <w:tcPr>
            <w:tcW w:w="450" w:type="dxa"/>
            <w:shd w:val="clear" w:color="auto" w:fill="auto"/>
          </w:tcPr>
          <w:p w14:paraId="14E9B65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46866607" w14:textId="77777777" w:rsidTr="007847FC">
        <w:tc>
          <w:tcPr>
            <w:tcW w:w="1322" w:type="dxa"/>
            <w:shd w:val="clear" w:color="auto" w:fill="auto"/>
          </w:tcPr>
          <w:p w14:paraId="5F0BAACF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HIST 130</w:t>
            </w:r>
          </w:p>
        </w:tc>
        <w:tc>
          <w:tcPr>
            <w:tcW w:w="3083" w:type="dxa"/>
            <w:shd w:val="clear" w:color="auto" w:fill="auto"/>
          </w:tcPr>
          <w:p w14:paraId="5DA4C1E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Intro. to African American History</w:t>
            </w:r>
          </w:p>
        </w:tc>
        <w:tc>
          <w:tcPr>
            <w:tcW w:w="450" w:type="dxa"/>
            <w:shd w:val="clear" w:color="auto" w:fill="auto"/>
          </w:tcPr>
          <w:p w14:paraId="14B0B589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94" w:type="dxa"/>
            <w:shd w:val="clear" w:color="auto" w:fill="auto"/>
          </w:tcPr>
          <w:p w14:paraId="5A30F5BA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234FB9D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EC 130/ SOC  230/ PSY 230/ PHIL 230</w:t>
            </w:r>
          </w:p>
        </w:tc>
        <w:tc>
          <w:tcPr>
            <w:tcW w:w="3240" w:type="dxa"/>
            <w:shd w:val="clear" w:color="auto" w:fill="auto"/>
          </w:tcPr>
          <w:p w14:paraId="449820DA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Intro. to Economics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Sociology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Psychology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General Philosophy</w:t>
            </w:r>
          </w:p>
        </w:tc>
        <w:tc>
          <w:tcPr>
            <w:tcW w:w="450" w:type="dxa"/>
            <w:shd w:val="clear" w:color="auto" w:fill="auto"/>
          </w:tcPr>
          <w:p w14:paraId="1B311F3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154574FE" w14:textId="77777777" w:rsidTr="007847FC">
        <w:tc>
          <w:tcPr>
            <w:tcW w:w="1322" w:type="dxa"/>
            <w:shd w:val="clear" w:color="auto" w:fill="auto"/>
          </w:tcPr>
          <w:p w14:paraId="2D050278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CSC 131</w:t>
            </w:r>
          </w:p>
        </w:tc>
        <w:tc>
          <w:tcPr>
            <w:tcW w:w="3083" w:type="dxa"/>
            <w:shd w:val="clear" w:color="auto" w:fill="auto"/>
          </w:tcPr>
          <w:p w14:paraId="343C8CF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Intro. to Computer Science</w:t>
            </w:r>
          </w:p>
        </w:tc>
        <w:tc>
          <w:tcPr>
            <w:tcW w:w="450" w:type="dxa"/>
            <w:shd w:val="clear" w:color="auto" w:fill="auto"/>
          </w:tcPr>
          <w:p w14:paraId="11F88B4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94" w:type="dxa"/>
            <w:shd w:val="clear" w:color="auto" w:fill="auto"/>
          </w:tcPr>
          <w:p w14:paraId="070377A3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2B116A1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SS 232</w:t>
            </w:r>
          </w:p>
        </w:tc>
        <w:tc>
          <w:tcPr>
            <w:tcW w:w="3240" w:type="dxa"/>
            <w:shd w:val="clear" w:color="auto" w:fill="auto"/>
          </w:tcPr>
          <w:p w14:paraId="561F4E2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Critical Thinking and Logic</w:t>
            </w:r>
          </w:p>
        </w:tc>
        <w:tc>
          <w:tcPr>
            <w:tcW w:w="450" w:type="dxa"/>
            <w:shd w:val="clear" w:color="auto" w:fill="auto"/>
          </w:tcPr>
          <w:p w14:paraId="0A05A2D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5A4F23D9" w14:textId="77777777" w:rsidTr="007847FC">
        <w:tc>
          <w:tcPr>
            <w:tcW w:w="1322" w:type="dxa"/>
            <w:shd w:val="clear" w:color="auto" w:fill="auto"/>
          </w:tcPr>
          <w:p w14:paraId="24A5E80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HASS 111</w:t>
            </w:r>
          </w:p>
        </w:tc>
        <w:tc>
          <w:tcPr>
            <w:tcW w:w="3083" w:type="dxa"/>
            <w:shd w:val="clear" w:color="auto" w:fill="auto"/>
          </w:tcPr>
          <w:p w14:paraId="0BC401E8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The College Experience I</w:t>
            </w:r>
          </w:p>
        </w:tc>
        <w:tc>
          <w:tcPr>
            <w:tcW w:w="450" w:type="dxa"/>
            <w:shd w:val="clear" w:color="auto" w:fill="auto"/>
          </w:tcPr>
          <w:p w14:paraId="7989EA2F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1</w:t>
            </w:r>
          </w:p>
        </w:tc>
        <w:tc>
          <w:tcPr>
            <w:tcW w:w="294" w:type="dxa"/>
            <w:shd w:val="clear" w:color="auto" w:fill="auto"/>
          </w:tcPr>
          <w:p w14:paraId="3AEA0329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3E881FE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HASS 112</w:t>
            </w:r>
          </w:p>
        </w:tc>
        <w:tc>
          <w:tcPr>
            <w:tcW w:w="3240" w:type="dxa"/>
            <w:shd w:val="clear" w:color="auto" w:fill="auto"/>
          </w:tcPr>
          <w:p w14:paraId="073D8D6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The College Experience II</w:t>
            </w:r>
          </w:p>
        </w:tc>
        <w:tc>
          <w:tcPr>
            <w:tcW w:w="450" w:type="dxa"/>
            <w:shd w:val="clear" w:color="auto" w:fill="auto"/>
          </w:tcPr>
          <w:p w14:paraId="5F65AA9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1</w:t>
            </w:r>
          </w:p>
        </w:tc>
      </w:tr>
    </w:tbl>
    <w:p w14:paraId="291F1B5E" w14:textId="77777777" w:rsidR="005906B7" w:rsidRPr="001E1213" w:rsidRDefault="005906B7" w:rsidP="005906B7">
      <w:pPr>
        <w:rPr>
          <w:b/>
        </w:rPr>
      </w:pP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  <w:t>Total</w:t>
      </w:r>
      <w:r w:rsidRPr="001E1213">
        <w:rPr>
          <w:b/>
        </w:rPr>
        <w:tab/>
        <w:t xml:space="preserve">   17</w:t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>
        <w:rPr>
          <w:b/>
        </w:rPr>
        <w:tab/>
      </w:r>
      <w:r w:rsidRPr="001E1213">
        <w:rPr>
          <w:b/>
        </w:rPr>
        <w:t>Total</w:t>
      </w:r>
      <w:r>
        <w:rPr>
          <w:b/>
        </w:rPr>
        <w:t xml:space="preserve"> </w:t>
      </w:r>
      <w:r>
        <w:rPr>
          <w:b/>
        </w:rPr>
        <w:tab/>
        <w:t xml:space="preserve">           </w:t>
      </w:r>
      <w:r w:rsidRPr="001E1213">
        <w:rPr>
          <w:b/>
        </w:rPr>
        <w:t>16</w:t>
      </w:r>
    </w:p>
    <w:p w14:paraId="2969AF54" w14:textId="77777777" w:rsidR="005906B7" w:rsidRDefault="005906B7" w:rsidP="005906B7">
      <w:r>
        <w:t>SOPHOMORE</w:t>
      </w:r>
      <w:r w:rsidRPr="00F85F5D">
        <w:t xml:space="preserve"> YEAR</w:t>
      </w:r>
    </w:p>
    <w:p w14:paraId="5677FC9C" w14:textId="77777777" w:rsidR="005906B7" w:rsidRPr="00AA2EA9" w:rsidRDefault="005906B7" w:rsidP="005906B7">
      <w:r w:rsidRPr="00F85F5D">
        <w:t>First Semester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ab/>
        <w:t xml:space="preserve">  </w:t>
      </w:r>
      <w:r w:rsidRPr="00F85F5D">
        <w:t>SCH</w:t>
      </w:r>
      <w:r>
        <w:tab/>
        <w:t xml:space="preserve">  </w:t>
      </w:r>
      <w:r w:rsidRPr="00F85F5D">
        <w:t>Second Semester</w:t>
      </w:r>
      <w:r>
        <w:tab/>
      </w:r>
      <w:r>
        <w:tab/>
      </w:r>
      <w:r>
        <w:tab/>
        <w:t xml:space="preserve">     </w:t>
      </w:r>
      <w:r w:rsidRPr="00F85F5D">
        <w:t>SCH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3070"/>
        <w:gridCol w:w="540"/>
        <w:gridCol w:w="270"/>
        <w:gridCol w:w="1260"/>
        <w:gridCol w:w="3240"/>
        <w:gridCol w:w="450"/>
      </w:tblGrid>
      <w:tr w:rsidR="005906B7" w:rsidRPr="00AA2EA9" w14:paraId="3156BEB9" w14:textId="77777777" w:rsidTr="007847FC">
        <w:tc>
          <w:tcPr>
            <w:tcW w:w="1335" w:type="dxa"/>
            <w:shd w:val="clear" w:color="auto" w:fill="auto"/>
          </w:tcPr>
          <w:p w14:paraId="5422D75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ENG 237</w:t>
            </w:r>
          </w:p>
        </w:tc>
        <w:tc>
          <w:tcPr>
            <w:tcW w:w="3070" w:type="dxa"/>
            <w:shd w:val="clear" w:color="auto" w:fill="auto"/>
          </w:tcPr>
          <w:p w14:paraId="57AD242A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Oral Communication</w:t>
            </w:r>
          </w:p>
        </w:tc>
        <w:tc>
          <w:tcPr>
            <w:tcW w:w="540" w:type="dxa"/>
            <w:shd w:val="clear" w:color="auto" w:fill="auto"/>
          </w:tcPr>
          <w:p w14:paraId="2851322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FCF1C8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BD45EA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HIST 132</w:t>
            </w:r>
          </w:p>
        </w:tc>
        <w:tc>
          <w:tcPr>
            <w:tcW w:w="3240" w:type="dxa"/>
            <w:shd w:val="clear" w:color="auto" w:fill="auto"/>
          </w:tcPr>
          <w:p w14:paraId="1D40BE3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World Civilization II</w:t>
            </w:r>
          </w:p>
        </w:tc>
        <w:tc>
          <w:tcPr>
            <w:tcW w:w="450" w:type="dxa"/>
            <w:shd w:val="clear" w:color="auto" w:fill="auto"/>
          </w:tcPr>
          <w:p w14:paraId="57CEBDD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08EFC2B3" w14:textId="77777777" w:rsidTr="007847FC">
        <w:tc>
          <w:tcPr>
            <w:tcW w:w="1335" w:type="dxa"/>
            <w:shd w:val="clear" w:color="auto" w:fill="auto"/>
          </w:tcPr>
          <w:p w14:paraId="67DF873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FR 233/ SP 233</w:t>
            </w:r>
          </w:p>
        </w:tc>
        <w:tc>
          <w:tcPr>
            <w:tcW w:w="3070" w:type="dxa"/>
            <w:shd w:val="clear" w:color="auto" w:fill="auto"/>
          </w:tcPr>
          <w:p w14:paraId="055311D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Intermediate French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Spanish</w:t>
            </w:r>
          </w:p>
        </w:tc>
        <w:tc>
          <w:tcPr>
            <w:tcW w:w="540" w:type="dxa"/>
            <w:shd w:val="clear" w:color="auto" w:fill="auto"/>
          </w:tcPr>
          <w:p w14:paraId="5EDF215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10E0894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26BDBA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EC 130/ SOC  230/ PSY 230/ PHIL 230</w:t>
            </w:r>
          </w:p>
        </w:tc>
        <w:tc>
          <w:tcPr>
            <w:tcW w:w="3240" w:type="dxa"/>
            <w:shd w:val="clear" w:color="auto" w:fill="auto"/>
          </w:tcPr>
          <w:p w14:paraId="7ED7416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Intro. to Economics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Sociology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Psychology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General Philosophy</w:t>
            </w:r>
          </w:p>
        </w:tc>
        <w:tc>
          <w:tcPr>
            <w:tcW w:w="450" w:type="dxa"/>
            <w:shd w:val="clear" w:color="auto" w:fill="auto"/>
          </w:tcPr>
          <w:p w14:paraId="22F415A9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68848817" w14:textId="77777777" w:rsidTr="007847FC">
        <w:tc>
          <w:tcPr>
            <w:tcW w:w="1335" w:type="dxa"/>
            <w:shd w:val="clear" w:color="auto" w:fill="auto"/>
          </w:tcPr>
          <w:p w14:paraId="710CF96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HIST 131</w:t>
            </w:r>
          </w:p>
        </w:tc>
        <w:tc>
          <w:tcPr>
            <w:tcW w:w="3070" w:type="dxa"/>
            <w:shd w:val="clear" w:color="auto" w:fill="auto"/>
          </w:tcPr>
          <w:p w14:paraId="19C812D3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World Civilization I</w:t>
            </w:r>
          </w:p>
        </w:tc>
        <w:tc>
          <w:tcPr>
            <w:tcW w:w="540" w:type="dxa"/>
            <w:shd w:val="clear" w:color="auto" w:fill="auto"/>
          </w:tcPr>
          <w:p w14:paraId="2B86E39F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0D722BA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85C1CD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234</w:t>
            </w:r>
          </w:p>
        </w:tc>
        <w:tc>
          <w:tcPr>
            <w:tcW w:w="3240" w:type="dxa"/>
            <w:shd w:val="clear" w:color="auto" w:fill="auto"/>
          </w:tcPr>
          <w:p w14:paraId="50CBA498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Intro. to International Relations</w:t>
            </w:r>
          </w:p>
        </w:tc>
        <w:tc>
          <w:tcPr>
            <w:tcW w:w="450" w:type="dxa"/>
            <w:shd w:val="clear" w:color="auto" w:fill="auto"/>
          </w:tcPr>
          <w:p w14:paraId="2F764D69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7A46BB81" w14:textId="77777777" w:rsidTr="007847FC">
        <w:tc>
          <w:tcPr>
            <w:tcW w:w="1335" w:type="dxa"/>
            <w:shd w:val="clear" w:color="auto" w:fill="auto"/>
          </w:tcPr>
          <w:p w14:paraId="3F65B71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233</w:t>
            </w:r>
          </w:p>
        </w:tc>
        <w:tc>
          <w:tcPr>
            <w:tcW w:w="3070" w:type="dxa"/>
            <w:shd w:val="clear" w:color="auto" w:fill="auto"/>
          </w:tcPr>
          <w:p w14:paraId="3C2ECEC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American National Government</w:t>
            </w:r>
          </w:p>
        </w:tc>
        <w:tc>
          <w:tcPr>
            <w:tcW w:w="540" w:type="dxa"/>
            <w:shd w:val="clear" w:color="auto" w:fill="auto"/>
          </w:tcPr>
          <w:p w14:paraId="6AC013D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C7087C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F9D58E9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HIST 232</w:t>
            </w:r>
          </w:p>
        </w:tc>
        <w:tc>
          <w:tcPr>
            <w:tcW w:w="3240" w:type="dxa"/>
            <w:shd w:val="clear" w:color="auto" w:fill="auto"/>
          </w:tcPr>
          <w:p w14:paraId="7268B0A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U.S. History II</w:t>
            </w:r>
          </w:p>
        </w:tc>
        <w:tc>
          <w:tcPr>
            <w:tcW w:w="450" w:type="dxa"/>
            <w:shd w:val="clear" w:color="auto" w:fill="auto"/>
          </w:tcPr>
          <w:p w14:paraId="354D8727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7B1F0D48" w14:textId="77777777" w:rsidTr="007847FC">
        <w:tc>
          <w:tcPr>
            <w:tcW w:w="1335" w:type="dxa"/>
            <w:shd w:val="clear" w:color="auto" w:fill="auto"/>
          </w:tcPr>
          <w:p w14:paraId="069449F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HIST 231</w:t>
            </w:r>
          </w:p>
        </w:tc>
        <w:tc>
          <w:tcPr>
            <w:tcW w:w="3070" w:type="dxa"/>
            <w:shd w:val="clear" w:color="auto" w:fill="auto"/>
          </w:tcPr>
          <w:p w14:paraId="01E727C9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U.S. History I</w:t>
            </w:r>
          </w:p>
        </w:tc>
        <w:tc>
          <w:tcPr>
            <w:tcW w:w="540" w:type="dxa"/>
            <w:shd w:val="clear" w:color="auto" w:fill="auto"/>
          </w:tcPr>
          <w:p w14:paraId="1BEDF85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35C6BBD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B9DE52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HE 230 or PE</w:t>
            </w:r>
          </w:p>
        </w:tc>
        <w:tc>
          <w:tcPr>
            <w:tcW w:w="3240" w:type="dxa"/>
            <w:shd w:val="clear" w:color="auto" w:fill="auto"/>
          </w:tcPr>
          <w:p w14:paraId="536C4163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Health Education or Physical Education</w:t>
            </w:r>
          </w:p>
        </w:tc>
        <w:tc>
          <w:tcPr>
            <w:tcW w:w="450" w:type="dxa"/>
            <w:shd w:val="clear" w:color="auto" w:fill="auto"/>
          </w:tcPr>
          <w:p w14:paraId="7B154C5A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2</w:t>
            </w:r>
          </w:p>
        </w:tc>
      </w:tr>
      <w:tr w:rsidR="005906B7" w:rsidRPr="00AA2EA9" w14:paraId="1ECD5D79" w14:textId="77777777" w:rsidTr="007847FC">
        <w:tc>
          <w:tcPr>
            <w:tcW w:w="1335" w:type="dxa"/>
            <w:shd w:val="clear" w:color="auto" w:fill="auto"/>
          </w:tcPr>
          <w:p w14:paraId="714D7545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HASS 221</w:t>
            </w:r>
          </w:p>
        </w:tc>
        <w:tc>
          <w:tcPr>
            <w:tcW w:w="3070" w:type="dxa"/>
            <w:shd w:val="clear" w:color="auto" w:fill="auto"/>
          </w:tcPr>
          <w:p w14:paraId="4398CA7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Professional Pathways Development</w:t>
            </w:r>
          </w:p>
        </w:tc>
        <w:tc>
          <w:tcPr>
            <w:tcW w:w="540" w:type="dxa"/>
            <w:shd w:val="clear" w:color="auto" w:fill="auto"/>
          </w:tcPr>
          <w:p w14:paraId="579CB89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63100A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D6B2188" w14:textId="2D435DC6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14:paraId="31F22657" w14:textId="710A5732" w:rsidR="005906B7" w:rsidRPr="006D6F6E" w:rsidRDefault="00A8041E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Elective or Minor Requirement</w:t>
            </w:r>
          </w:p>
        </w:tc>
        <w:tc>
          <w:tcPr>
            <w:tcW w:w="450" w:type="dxa"/>
            <w:shd w:val="clear" w:color="auto" w:fill="auto"/>
          </w:tcPr>
          <w:p w14:paraId="31B59978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</w:tbl>
    <w:p w14:paraId="4787AC5F" w14:textId="77777777" w:rsidR="005906B7" w:rsidRPr="001E1213" w:rsidRDefault="005906B7" w:rsidP="005906B7">
      <w:pPr>
        <w:rPr>
          <w:b/>
        </w:rPr>
      </w:pP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  <w:t>Total</w:t>
      </w:r>
      <w:r w:rsidRPr="001E1213">
        <w:rPr>
          <w:b/>
        </w:rPr>
        <w:tab/>
        <w:t xml:space="preserve">   </w:t>
      </w:r>
      <w:r>
        <w:rPr>
          <w:b/>
        </w:rPr>
        <w:t>17</w:t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  <w:t>Total</w:t>
      </w:r>
      <w:r w:rsidRPr="001E1213">
        <w:rPr>
          <w:b/>
        </w:rPr>
        <w:tab/>
        <w:t xml:space="preserve">        </w:t>
      </w:r>
      <w:r>
        <w:rPr>
          <w:b/>
        </w:rPr>
        <w:t>17</w:t>
      </w:r>
    </w:p>
    <w:p w14:paraId="3AEC81F1" w14:textId="77777777" w:rsidR="005906B7" w:rsidRDefault="005906B7" w:rsidP="005906B7">
      <w:r>
        <w:t>JUNIOR</w:t>
      </w:r>
      <w:r w:rsidRPr="00F85F5D">
        <w:t xml:space="preserve"> YEAR</w:t>
      </w:r>
    </w:p>
    <w:p w14:paraId="1E41D4B1" w14:textId="77777777" w:rsidR="005906B7" w:rsidRPr="00AA2EA9" w:rsidRDefault="005906B7" w:rsidP="005906B7">
      <w:r w:rsidRPr="00F85F5D">
        <w:t>First Semester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ab/>
        <w:t xml:space="preserve">  </w:t>
      </w:r>
      <w:r w:rsidRPr="00F85F5D">
        <w:t>SCH</w:t>
      </w:r>
      <w:r>
        <w:tab/>
        <w:t xml:space="preserve">  </w:t>
      </w:r>
      <w:r w:rsidRPr="00F85F5D">
        <w:t>Second Semester</w:t>
      </w:r>
      <w:r>
        <w:tab/>
      </w:r>
      <w:r>
        <w:tab/>
      </w:r>
      <w:r>
        <w:tab/>
        <w:t xml:space="preserve">     </w:t>
      </w:r>
      <w:r w:rsidRPr="00F85F5D">
        <w:t>SCH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3160"/>
        <w:gridCol w:w="450"/>
        <w:gridCol w:w="270"/>
        <w:gridCol w:w="1260"/>
        <w:gridCol w:w="3240"/>
        <w:gridCol w:w="450"/>
      </w:tblGrid>
      <w:tr w:rsidR="005906B7" w:rsidRPr="00AA2EA9" w14:paraId="54DD4E81" w14:textId="77777777" w:rsidTr="007847FC">
        <w:tc>
          <w:tcPr>
            <w:tcW w:w="1335" w:type="dxa"/>
            <w:shd w:val="clear" w:color="auto" w:fill="auto"/>
          </w:tcPr>
          <w:p w14:paraId="5E89517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SS 230</w:t>
            </w:r>
          </w:p>
        </w:tc>
        <w:tc>
          <w:tcPr>
            <w:tcW w:w="3160" w:type="dxa"/>
            <w:shd w:val="clear" w:color="auto" w:fill="auto"/>
          </w:tcPr>
          <w:p w14:paraId="5507CAF3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Statistics in the Social Sciences</w:t>
            </w:r>
          </w:p>
        </w:tc>
        <w:tc>
          <w:tcPr>
            <w:tcW w:w="450" w:type="dxa"/>
            <w:shd w:val="clear" w:color="auto" w:fill="auto"/>
          </w:tcPr>
          <w:p w14:paraId="2701C25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8A4DD1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9D8113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332A/ SS 233/ SS 233</w:t>
            </w:r>
          </w:p>
        </w:tc>
        <w:tc>
          <w:tcPr>
            <w:tcW w:w="3240" w:type="dxa"/>
            <w:shd w:val="clear" w:color="auto" w:fill="auto"/>
          </w:tcPr>
          <w:p w14:paraId="111906A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Scope and Methods of Political Science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Quantitative Research Methods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Qualitative Research Methods</w:t>
            </w:r>
          </w:p>
        </w:tc>
        <w:tc>
          <w:tcPr>
            <w:tcW w:w="450" w:type="dxa"/>
            <w:shd w:val="clear" w:color="auto" w:fill="auto"/>
          </w:tcPr>
          <w:p w14:paraId="0820294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1B161BA8" w14:textId="77777777" w:rsidTr="007847FC">
        <w:tc>
          <w:tcPr>
            <w:tcW w:w="1335" w:type="dxa"/>
            <w:shd w:val="clear" w:color="auto" w:fill="auto"/>
          </w:tcPr>
          <w:p w14:paraId="49199B68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333</w:t>
            </w:r>
          </w:p>
        </w:tc>
        <w:tc>
          <w:tcPr>
            <w:tcW w:w="3160" w:type="dxa"/>
            <w:shd w:val="clear" w:color="auto" w:fill="auto"/>
          </w:tcPr>
          <w:p w14:paraId="766BB7E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Intro. to Political Thought</w:t>
            </w:r>
          </w:p>
        </w:tc>
        <w:tc>
          <w:tcPr>
            <w:tcW w:w="450" w:type="dxa"/>
            <w:shd w:val="clear" w:color="auto" w:fill="auto"/>
          </w:tcPr>
          <w:p w14:paraId="1D79F713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08608D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B6CFA75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330/ POLS 331</w:t>
            </w:r>
          </w:p>
        </w:tc>
        <w:tc>
          <w:tcPr>
            <w:tcW w:w="3240" w:type="dxa"/>
            <w:shd w:val="clear" w:color="auto" w:fill="auto"/>
          </w:tcPr>
          <w:p w14:paraId="5ED13072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State &amp; Local Government </w:t>
            </w:r>
            <w:r w:rsidRPr="006D6F6E">
              <w:rPr>
                <w:b/>
                <w:sz w:val="22"/>
                <w:szCs w:val="22"/>
              </w:rPr>
              <w:t>OR</w:t>
            </w:r>
            <w:r w:rsidRPr="006D6F6E">
              <w:rPr>
                <w:sz w:val="22"/>
                <w:szCs w:val="22"/>
              </w:rPr>
              <w:t xml:space="preserve"> Municipal Government</w:t>
            </w:r>
          </w:p>
        </w:tc>
        <w:tc>
          <w:tcPr>
            <w:tcW w:w="450" w:type="dxa"/>
            <w:shd w:val="clear" w:color="auto" w:fill="auto"/>
          </w:tcPr>
          <w:p w14:paraId="1A3C6C5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5E3F86E3" w14:textId="77777777" w:rsidTr="007847FC">
        <w:tc>
          <w:tcPr>
            <w:tcW w:w="1335" w:type="dxa"/>
            <w:shd w:val="clear" w:color="auto" w:fill="auto"/>
          </w:tcPr>
          <w:p w14:paraId="3A2FB6C7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336</w:t>
            </w:r>
          </w:p>
        </w:tc>
        <w:tc>
          <w:tcPr>
            <w:tcW w:w="3160" w:type="dxa"/>
            <w:shd w:val="clear" w:color="auto" w:fill="auto"/>
          </w:tcPr>
          <w:p w14:paraId="5383B35A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Intro. to Public Administration</w:t>
            </w:r>
          </w:p>
        </w:tc>
        <w:tc>
          <w:tcPr>
            <w:tcW w:w="450" w:type="dxa"/>
            <w:shd w:val="clear" w:color="auto" w:fill="auto"/>
          </w:tcPr>
          <w:p w14:paraId="7E84735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A499CCF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51180B3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338</w:t>
            </w:r>
          </w:p>
        </w:tc>
        <w:tc>
          <w:tcPr>
            <w:tcW w:w="3240" w:type="dxa"/>
            <w:shd w:val="clear" w:color="auto" w:fill="auto"/>
          </w:tcPr>
          <w:p w14:paraId="7B83222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American Political Parties &amp; Elections</w:t>
            </w:r>
          </w:p>
        </w:tc>
        <w:tc>
          <w:tcPr>
            <w:tcW w:w="450" w:type="dxa"/>
            <w:shd w:val="clear" w:color="auto" w:fill="auto"/>
          </w:tcPr>
          <w:p w14:paraId="70C204D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5C9546CF" w14:textId="77777777" w:rsidTr="007847FC">
        <w:tc>
          <w:tcPr>
            <w:tcW w:w="1335" w:type="dxa"/>
            <w:shd w:val="clear" w:color="auto" w:fill="auto"/>
          </w:tcPr>
          <w:p w14:paraId="46269EE3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160" w:type="dxa"/>
            <w:shd w:val="clear" w:color="auto" w:fill="auto"/>
          </w:tcPr>
          <w:p w14:paraId="52AA3DEF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Elective or Minor Requirement</w:t>
            </w:r>
          </w:p>
        </w:tc>
        <w:tc>
          <w:tcPr>
            <w:tcW w:w="450" w:type="dxa"/>
            <w:shd w:val="clear" w:color="auto" w:fill="auto"/>
          </w:tcPr>
          <w:p w14:paraId="6816E10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0C29B69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4D0DFE3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14:paraId="6C29F203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Elective or Minor Requirement</w:t>
            </w:r>
          </w:p>
        </w:tc>
        <w:tc>
          <w:tcPr>
            <w:tcW w:w="450" w:type="dxa"/>
            <w:shd w:val="clear" w:color="auto" w:fill="auto"/>
          </w:tcPr>
          <w:p w14:paraId="2036422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41180BDE" w14:textId="77777777" w:rsidTr="007847FC">
        <w:tc>
          <w:tcPr>
            <w:tcW w:w="1335" w:type="dxa"/>
            <w:shd w:val="clear" w:color="auto" w:fill="auto"/>
          </w:tcPr>
          <w:p w14:paraId="65CA4F36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160" w:type="dxa"/>
            <w:shd w:val="clear" w:color="auto" w:fill="auto"/>
          </w:tcPr>
          <w:p w14:paraId="1D4DA68F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Elective or Minor Requirement</w:t>
            </w:r>
          </w:p>
        </w:tc>
        <w:tc>
          <w:tcPr>
            <w:tcW w:w="450" w:type="dxa"/>
            <w:shd w:val="clear" w:color="auto" w:fill="auto"/>
          </w:tcPr>
          <w:p w14:paraId="46FB6A8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33A2AD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5F49F8F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14:paraId="449A338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Elective or Minor Requirement</w:t>
            </w:r>
          </w:p>
        </w:tc>
        <w:tc>
          <w:tcPr>
            <w:tcW w:w="450" w:type="dxa"/>
            <w:shd w:val="clear" w:color="auto" w:fill="auto"/>
          </w:tcPr>
          <w:p w14:paraId="6AB872C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</w:tbl>
    <w:p w14:paraId="528C19BE" w14:textId="77777777" w:rsidR="005906B7" w:rsidRPr="001E1213" w:rsidRDefault="005906B7" w:rsidP="005906B7">
      <w:pPr>
        <w:rPr>
          <w:b/>
        </w:rPr>
      </w:pP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  <w:t>Total</w:t>
      </w:r>
      <w:r w:rsidRPr="001E1213">
        <w:rPr>
          <w:b/>
        </w:rPr>
        <w:tab/>
        <w:t xml:space="preserve">   </w:t>
      </w:r>
      <w:r>
        <w:rPr>
          <w:b/>
        </w:rPr>
        <w:t>15</w:t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  <w:t>Total</w:t>
      </w:r>
      <w:r w:rsidRPr="001E1213">
        <w:rPr>
          <w:b/>
        </w:rPr>
        <w:tab/>
        <w:t xml:space="preserve">        </w:t>
      </w:r>
      <w:r>
        <w:rPr>
          <w:b/>
        </w:rPr>
        <w:t>15</w:t>
      </w:r>
    </w:p>
    <w:p w14:paraId="63C45C8C" w14:textId="77777777" w:rsidR="005906B7" w:rsidRDefault="005906B7" w:rsidP="005906B7"/>
    <w:p w14:paraId="3F4B9C73" w14:textId="77777777" w:rsidR="005906B7" w:rsidRDefault="005906B7" w:rsidP="005906B7">
      <w:r>
        <w:t>SENIOR</w:t>
      </w:r>
      <w:r w:rsidRPr="00F85F5D">
        <w:t xml:space="preserve"> YEAR</w:t>
      </w:r>
    </w:p>
    <w:p w14:paraId="52BDBC39" w14:textId="77777777" w:rsidR="005906B7" w:rsidRPr="00AA2EA9" w:rsidRDefault="005906B7" w:rsidP="005906B7">
      <w:r w:rsidRPr="00F85F5D">
        <w:t>First Semester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ab/>
        <w:t xml:space="preserve">  </w:t>
      </w:r>
      <w:r w:rsidRPr="00F85F5D">
        <w:t>SCH</w:t>
      </w:r>
      <w:r>
        <w:tab/>
        <w:t xml:space="preserve">  </w:t>
      </w:r>
      <w:r w:rsidRPr="00F85F5D">
        <w:t>Second Semester</w:t>
      </w:r>
      <w:r>
        <w:tab/>
      </w:r>
      <w:r>
        <w:tab/>
      </w:r>
      <w:r>
        <w:tab/>
        <w:t xml:space="preserve">     </w:t>
      </w:r>
      <w:r w:rsidRPr="00F85F5D">
        <w:t>SCH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3060"/>
        <w:gridCol w:w="450"/>
        <w:gridCol w:w="270"/>
        <w:gridCol w:w="1440"/>
        <w:gridCol w:w="3060"/>
        <w:gridCol w:w="450"/>
      </w:tblGrid>
      <w:tr w:rsidR="005906B7" w:rsidRPr="00AA2EA9" w14:paraId="07190B22" w14:textId="77777777" w:rsidTr="007847FC">
        <w:tc>
          <w:tcPr>
            <w:tcW w:w="1435" w:type="dxa"/>
            <w:shd w:val="clear" w:color="auto" w:fill="auto"/>
          </w:tcPr>
          <w:p w14:paraId="53EAA561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431</w:t>
            </w:r>
          </w:p>
        </w:tc>
        <w:tc>
          <w:tcPr>
            <w:tcW w:w="3060" w:type="dxa"/>
            <w:shd w:val="clear" w:color="auto" w:fill="auto"/>
          </w:tcPr>
          <w:p w14:paraId="6BD76FC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Modern Political Thought</w:t>
            </w:r>
          </w:p>
        </w:tc>
        <w:tc>
          <w:tcPr>
            <w:tcW w:w="450" w:type="dxa"/>
            <w:shd w:val="clear" w:color="auto" w:fill="auto"/>
          </w:tcPr>
          <w:p w14:paraId="42E8E516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BA9601E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BD96B0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438</w:t>
            </w:r>
          </w:p>
        </w:tc>
        <w:tc>
          <w:tcPr>
            <w:tcW w:w="3060" w:type="dxa"/>
            <w:shd w:val="clear" w:color="auto" w:fill="auto"/>
          </w:tcPr>
          <w:p w14:paraId="4EEB45B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Applied Political Science Research II</w:t>
            </w:r>
          </w:p>
        </w:tc>
        <w:tc>
          <w:tcPr>
            <w:tcW w:w="450" w:type="dxa"/>
            <w:shd w:val="clear" w:color="auto" w:fill="auto"/>
          </w:tcPr>
          <w:p w14:paraId="32DDEEA5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5A1AD391" w14:textId="77777777" w:rsidTr="007847FC">
        <w:tc>
          <w:tcPr>
            <w:tcW w:w="1435" w:type="dxa"/>
            <w:shd w:val="clear" w:color="auto" w:fill="auto"/>
          </w:tcPr>
          <w:p w14:paraId="66CCCD0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437</w:t>
            </w:r>
          </w:p>
        </w:tc>
        <w:tc>
          <w:tcPr>
            <w:tcW w:w="3060" w:type="dxa"/>
            <w:shd w:val="clear" w:color="auto" w:fill="auto"/>
          </w:tcPr>
          <w:p w14:paraId="59E154F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Applied Political Science Research I</w:t>
            </w:r>
          </w:p>
        </w:tc>
        <w:tc>
          <w:tcPr>
            <w:tcW w:w="450" w:type="dxa"/>
            <w:shd w:val="clear" w:color="auto" w:fill="auto"/>
          </w:tcPr>
          <w:p w14:paraId="34845028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303E79F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7D9977A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434</w:t>
            </w:r>
          </w:p>
        </w:tc>
        <w:tc>
          <w:tcPr>
            <w:tcW w:w="3060" w:type="dxa"/>
            <w:shd w:val="clear" w:color="auto" w:fill="auto"/>
          </w:tcPr>
          <w:p w14:paraId="5194FF8E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Comparative Politics</w:t>
            </w:r>
          </w:p>
        </w:tc>
        <w:tc>
          <w:tcPr>
            <w:tcW w:w="450" w:type="dxa"/>
            <w:shd w:val="clear" w:color="auto" w:fill="auto"/>
          </w:tcPr>
          <w:p w14:paraId="5C1CDB6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44D02C00" w14:textId="77777777" w:rsidTr="007847FC">
        <w:tc>
          <w:tcPr>
            <w:tcW w:w="1435" w:type="dxa"/>
            <w:shd w:val="clear" w:color="auto" w:fill="auto"/>
          </w:tcPr>
          <w:p w14:paraId="52333BE3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lastRenderedPageBreak/>
              <w:t>*POLS 430A</w:t>
            </w:r>
          </w:p>
        </w:tc>
        <w:tc>
          <w:tcPr>
            <w:tcW w:w="3060" w:type="dxa"/>
            <w:shd w:val="clear" w:color="auto" w:fill="auto"/>
          </w:tcPr>
          <w:p w14:paraId="128D67F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The U.S. Congress</w:t>
            </w:r>
          </w:p>
        </w:tc>
        <w:tc>
          <w:tcPr>
            <w:tcW w:w="450" w:type="dxa"/>
            <w:shd w:val="clear" w:color="auto" w:fill="auto"/>
          </w:tcPr>
          <w:p w14:paraId="55DACCF7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5F61631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CBE365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430C</w:t>
            </w:r>
          </w:p>
        </w:tc>
        <w:tc>
          <w:tcPr>
            <w:tcW w:w="3060" w:type="dxa"/>
            <w:shd w:val="clear" w:color="auto" w:fill="auto"/>
          </w:tcPr>
          <w:p w14:paraId="78364CBD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The U.S. Supreme Court</w:t>
            </w:r>
          </w:p>
        </w:tc>
        <w:tc>
          <w:tcPr>
            <w:tcW w:w="450" w:type="dxa"/>
            <w:shd w:val="clear" w:color="auto" w:fill="auto"/>
          </w:tcPr>
          <w:p w14:paraId="562AD8E8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AA605C" w:rsidRPr="00AA2EA9" w14:paraId="7970AA6A" w14:textId="77777777" w:rsidTr="007847FC">
        <w:tc>
          <w:tcPr>
            <w:tcW w:w="1435" w:type="dxa"/>
            <w:shd w:val="clear" w:color="auto" w:fill="auto"/>
          </w:tcPr>
          <w:p w14:paraId="0134CF2D" w14:textId="77777777" w:rsidR="00AA605C" w:rsidRPr="006D6F6E" w:rsidRDefault="00AA605C" w:rsidP="00AA605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*POLS 430B</w:t>
            </w:r>
          </w:p>
        </w:tc>
        <w:tc>
          <w:tcPr>
            <w:tcW w:w="3060" w:type="dxa"/>
            <w:shd w:val="clear" w:color="auto" w:fill="auto"/>
          </w:tcPr>
          <w:p w14:paraId="61FC9649" w14:textId="77777777" w:rsidR="00AA605C" w:rsidRPr="006D6F6E" w:rsidRDefault="00AA605C" w:rsidP="00AA605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The U.S. Presidency</w:t>
            </w:r>
          </w:p>
        </w:tc>
        <w:tc>
          <w:tcPr>
            <w:tcW w:w="450" w:type="dxa"/>
            <w:shd w:val="clear" w:color="auto" w:fill="auto"/>
          </w:tcPr>
          <w:p w14:paraId="321E5D6A" w14:textId="77777777" w:rsidR="00AA605C" w:rsidRPr="006D6F6E" w:rsidRDefault="00AA605C" w:rsidP="00AA605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F28A37" w14:textId="77777777" w:rsidR="00AA605C" w:rsidRPr="006D6F6E" w:rsidRDefault="00AA605C" w:rsidP="00AA605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0AD5099" w14:textId="15F495A5" w:rsidR="00AA605C" w:rsidRPr="006D6F6E" w:rsidRDefault="00A8041E" w:rsidP="00AA6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PHIL 430</w:t>
            </w:r>
          </w:p>
        </w:tc>
        <w:tc>
          <w:tcPr>
            <w:tcW w:w="3060" w:type="dxa"/>
            <w:shd w:val="clear" w:color="auto" w:fill="auto"/>
          </w:tcPr>
          <w:p w14:paraId="73F9D7A5" w14:textId="555EB49A" w:rsidR="00AA605C" w:rsidRPr="006D6F6E" w:rsidRDefault="00A8041E" w:rsidP="00AA6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 Ethics</w:t>
            </w:r>
          </w:p>
        </w:tc>
        <w:tc>
          <w:tcPr>
            <w:tcW w:w="450" w:type="dxa"/>
            <w:shd w:val="clear" w:color="auto" w:fill="auto"/>
          </w:tcPr>
          <w:p w14:paraId="52D2BB84" w14:textId="77777777" w:rsidR="00AA605C" w:rsidRPr="006D6F6E" w:rsidRDefault="00AA605C" w:rsidP="00AA605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</w:tr>
      <w:tr w:rsidR="005906B7" w:rsidRPr="00AA2EA9" w14:paraId="765BC7BE" w14:textId="77777777" w:rsidTr="007847FC">
        <w:tc>
          <w:tcPr>
            <w:tcW w:w="1435" w:type="dxa"/>
            <w:shd w:val="clear" w:color="auto" w:fill="auto"/>
          </w:tcPr>
          <w:p w14:paraId="7246A13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SSCJ 440</w:t>
            </w:r>
          </w:p>
        </w:tc>
        <w:tc>
          <w:tcPr>
            <w:tcW w:w="3060" w:type="dxa"/>
            <w:shd w:val="clear" w:color="auto" w:fill="auto"/>
          </w:tcPr>
          <w:p w14:paraId="1AA291DF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 xml:space="preserve">Internship </w:t>
            </w:r>
          </w:p>
        </w:tc>
        <w:tc>
          <w:tcPr>
            <w:tcW w:w="450" w:type="dxa"/>
            <w:shd w:val="clear" w:color="auto" w:fill="auto"/>
          </w:tcPr>
          <w:p w14:paraId="69C2CCFC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13EC97E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0C4E0D6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6BF2212B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Elective or Minor Requirement</w:t>
            </w:r>
          </w:p>
        </w:tc>
        <w:tc>
          <w:tcPr>
            <w:tcW w:w="450" w:type="dxa"/>
            <w:shd w:val="clear" w:color="auto" w:fill="auto"/>
          </w:tcPr>
          <w:p w14:paraId="42EF6E00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2</w:t>
            </w:r>
          </w:p>
        </w:tc>
      </w:tr>
      <w:tr w:rsidR="005906B7" w:rsidRPr="00AA2EA9" w14:paraId="4EDD70C8" w14:textId="77777777" w:rsidTr="007847FC">
        <w:tc>
          <w:tcPr>
            <w:tcW w:w="1435" w:type="dxa"/>
            <w:shd w:val="clear" w:color="auto" w:fill="auto"/>
          </w:tcPr>
          <w:p w14:paraId="3A0ACABF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4B10CBA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Elective or Minor Requirement</w:t>
            </w:r>
          </w:p>
        </w:tc>
        <w:tc>
          <w:tcPr>
            <w:tcW w:w="450" w:type="dxa"/>
            <w:shd w:val="clear" w:color="auto" w:fill="auto"/>
          </w:tcPr>
          <w:p w14:paraId="5E612CA4" w14:textId="77777777" w:rsidR="005906B7" w:rsidRPr="006D6F6E" w:rsidRDefault="005906B7" w:rsidP="007847FC">
            <w:pPr>
              <w:rPr>
                <w:sz w:val="22"/>
                <w:szCs w:val="22"/>
              </w:rPr>
            </w:pPr>
            <w:r w:rsidRPr="006D6F6E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0FA7627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393A98F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42DCA24C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  <w:tc>
          <w:tcPr>
            <w:tcW w:w="450" w:type="dxa"/>
            <w:shd w:val="clear" w:color="auto" w:fill="auto"/>
          </w:tcPr>
          <w:p w14:paraId="254B252A" w14:textId="77777777" w:rsidR="005906B7" w:rsidRPr="006D6F6E" w:rsidRDefault="005906B7" w:rsidP="007847FC">
            <w:pPr>
              <w:rPr>
                <w:sz w:val="22"/>
                <w:szCs w:val="22"/>
              </w:rPr>
            </w:pPr>
          </w:p>
        </w:tc>
      </w:tr>
    </w:tbl>
    <w:p w14:paraId="203C8F29" w14:textId="77777777" w:rsidR="005906B7" w:rsidRPr="001E1213" w:rsidRDefault="005906B7" w:rsidP="005906B7">
      <w:pPr>
        <w:rPr>
          <w:b/>
        </w:rPr>
      </w:pP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  <w:t>Total</w:t>
      </w:r>
      <w:r w:rsidRPr="001E1213">
        <w:rPr>
          <w:b/>
        </w:rPr>
        <w:tab/>
        <w:t xml:space="preserve">   </w:t>
      </w:r>
      <w:r>
        <w:rPr>
          <w:b/>
        </w:rPr>
        <w:t>17</w:t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</w:r>
      <w:r w:rsidRPr="001E1213">
        <w:rPr>
          <w:b/>
        </w:rPr>
        <w:tab/>
        <w:t>Total</w:t>
      </w:r>
      <w:r w:rsidRPr="001E1213">
        <w:rPr>
          <w:b/>
        </w:rPr>
        <w:tab/>
        <w:t xml:space="preserve">        </w:t>
      </w:r>
      <w:r>
        <w:rPr>
          <w:b/>
        </w:rPr>
        <w:t>14</w:t>
      </w:r>
    </w:p>
    <w:p w14:paraId="4E4CDDF4" w14:textId="77777777" w:rsidR="005906B7" w:rsidRPr="00AA2EA9" w:rsidRDefault="005906B7" w:rsidP="005906B7"/>
    <w:p w14:paraId="75EBAD1C" w14:textId="77777777" w:rsidR="005906B7" w:rsidRDefault="005906B7" w:rsidP="005906B7">
      <w:r w:rsidRPr="00F85F5D">
        <w:t>Total SCH</w:t>
      </w:r>
      <w:r>
        <w:t xml:space="preserve">: </w:t>
      </w:r>
      <w:r w:rsidRPr="00F85F5D">
        <w:t>128</w:t>
      </w:r>
    </w:p>
    <w:p w14:paraId="6D5CF258" w14:textId="77777777" w:rsidR="005906B7" w:rsidRDefault="005906B7" w:rsidP="005906B7">
      <w:r w:rsidRPr="00F85F5D">
        <w:t>SCH in Major*</w:t>
      </w:r>
      <w:r>
        <w:t>: 51</w:t>
      </w:r>
    </w:p>
    <w:p w14:paraId="21CA1ED2" w14:textId="77777777" w:rsidR="005906B7" w:rsidRPr="00AA2EA9" w:rsidRDefault="005906B7" w:rsidP="005906B7">
      <w:r w:rsidRPr="00F85F5D">
        <w:t>*Major courses require a "C" or better.</w:t>
      </w:r>
    </w:p>
    <w:p w14:paraId="620D13B6" w14:textId="77777777" w:rsidR="005906B7" w:rsidRDefault="005906B7" w:rsidP="005906B7">
      <w:pPr>
        <w:pStyle w:val="BodyTextIndent"/>
      </w:pPr>
    </w:p>
    <w:p w14:paraId="2ABA1A84" w14:textId="77777777" w:rsidR="005906B7" w:rsidRPr="005906B7" w:rsidRDefault="005906B7" w:rsidP="005906B7">
      <w:pPr>
        <w:ind w:left="-720" w:right="-720"/>
        <w:jc w:val="both"/>
        <w:rPr>
          <w:u w:val="single"/>
        </w:rPr>
      </w:pPr>
    </w:p>
    <w:sectPr w:rsidR="005906B7" w:rsidRPr="005906B7" w:rsidSect="008A0311">
      <w:pgSz w:w="12240" w:h="15840"/>
      <w:pgMar w:top="1440" w:right="9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34FCF"/>
    <w:multiLevelType w:val="hybridMultilevel"/>
    <w:tmpl w:val="24E01252"/>
    <w:lvl w:ilvl="0" w:tplc="03B2014C">
      <w:numFmt w:val="bullet"/>
      <w:lvlText w:val="-"/>
      <w:lvlJc w:val="left"/>
      <w:pPr>
        <w:ind w:left="-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68C34AE3"/>
    <w:multiLevelType w:val="hybridMultilevel"/>
    <w:tmpl w:val="BF7EF4B0"/>
    <w:lvl w:ilvl="0" w:tplc="E68871EA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627C4"/>
    <w:multiLevelType w:val="hybridMultilevel"/>
    <w:tmpl w:val="825C70C8"/>
    <w:lvl w:ilvl="0" w:tplc="E3EA0DB0">
      <w:start w:val="1"/>
      <w:numFmt w:val="decimal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NDU1szAyMLIwNzBX0lEKTi0uzszPAykwrAUA84QCRywAAAA="/>
  </w:docVars>
  <w:rsids>
    <w:rsidRoot w:val="00AE78CC"/>
    <w:rsid w:val="00000DD3"/>
    <w:rsid w:val="00015F2F"/>
    <w:rsid w:val="000E14DB"/>
    <w:rsid w:val="000F3DCF"/>
    <w:rsid w:val="00291C49"/>
    <w:rsid w:val="00300612"/>
    <w:rsid w:val="00383510"/>
    <w:rsid w:val="003D7AB0"/>
    <w:rsid w:val="00422E92"/>
    <w:rsid w:val="00477DD6"/>
    <w:rsid w:val="004A0477"/>
    <w:rsid w:val="004C07CE"/>
    <w:rsid w:val="00552648"/>
    <w:rsid w:val="005906B7"/>
    <w:rsid w:val="005A523F"/>
    <w:rsid w:val="00634910"/>
    <w:rsid w:val="00653C8F"/>
    <w:rsid w:val="006A1FFC"/>
    <w:rsid w:val="006B0136"/>
    <w:rsid w:val="00746B4F"/>
    <w:rsid w:val="00781651"/>
    <w:rsid w:val="007B6E48"/>
    <w:rsid w:val="007F35DC"/>
    <w:rsid w:val="00877A33"/>
    <w:rsid w:val="008A0311"/>
    <w:rsid w:val="009202AC"/>
    <w:rsid w:val="009761E6"/>
    <w:rsid w:val="00A0142F"/>
    <w:rsid w:val="00A8041E"/>
    <w:rsid w:val="00A96725"/>
    <w:rsid w:val="00AA605C"/>
    <w:rsid w:val="00AE5A23"/>
    <w:rsid w:val="00AE78CC"/>
    <w:rsid w:val="00B46029"/>
    <w:rsid w:val="00B85322"/>
    <w:rsid w:val="00BE3D5E"/>
    <w:rsid w:val="00BF2778"/>
    <w:rsid w:val="00C34A05"/>
    <w:rsid w:val="00C5351E"/>
    <w:rsid w:val="00C7753A"/>
    <w:rsid w:val="00DB6C6C"/>
    <w:rsid w:val="00E01A17"/>
    <w:rsid w:val="00E06521"/>
    <w:rsid w:val="00E6566B"/>
    <w:rsid w:val="00F2192B"/>
    <w:rsid w:val="00FD0576"/>
    <w:rsid w:val="00FD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BD9B4"/>
  <w15:docId w15:val="{74B5AEAB-8F12-4272-BE6B-705E85A2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5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52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5906B7"/>
    <w:pPr>
      <w:spacing w:line="360" w:lineRule="auto"/>
    </w:pPr>
    <w:rPr>
      <w:b/>
      <w:bCs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906B7"/>
    <w:rPr>
      <w:b/>
      <w:bCs/>
      <w:i/>
      <w:iCs/>
    </w:rPr>
  </w:style>
  <w:style w:type="paragraph" w:styleId="ListParagraph">
    <w:name w:val="List Paragraph"/>
    <w:basedOn w:val="Normal"/>
    <w:uiPriority w:val="34"/>
    <w:qFormat/>
    <w:rsid w:val="00291C4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06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652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477DD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7DD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53C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ls.gov/ooh/life-physical-and-social-science/political-scientists.ht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edict%20College\My%20Documents\RECOMMENDATION%20FOR%20CURRICULUYM%20REVI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RECOMMENDATION FOR CURRICULUYM REVISION</Template>
  <TotalTime>770</TotalTime>
  <Pages>7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RECOMMENDATION FOR CURRICULUYM REVISION</vt:lpstr>
    </vt:vector>
  </TitlesOfParts>
  <Company>Benedict College</Company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RECOMMENDATION FOR CURRICULUYM REVISION</dc:title>
  <dc:creator>Benedict College</dc:creator>
  <cp:lastModifiedBy>Adrien Ratsimbaharison</cp:lastModifiedBy>
  <cp:revision>3</cp:revision>
  <cp:lastPrinted>2020-10-06T19:54:00Z</cp:lastPrinted>
  <dcterms:created xsi:type="dcterms:W3CDTF">2020-12-02T09:45:00Z</dcterms:created>
  <dcterms:modified xsi:type="dcterms:W3CDTF">2021-01-08T04:59:00Z</dcterms:modified>
</cp:coreProperties>
</file>